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D5B5D" w14:textId="77777777" w:rsidR="000E100B" w:rsidRPr="00291981" w:rsidRDefault="003B606F">
      <w:pPr>
        <w:pStyle w:val="a6"/>
        <w:shd w:val="clear" w:color="auto" w:fill="FFFFFF"/>
        <w:jc w:val="right"/>
        <w:rPr>
          <w:rFonts w:ascii="Times New Roman" w:hAnsi="Times New Roman"/>
          <w:b/>
          <w:bCs/>
          <w:lang w:val="ru-RU"/>
        </w:rPr>
      </w:pPr>
      <w:bookmarkStart w:id="0" w:name="_Hlk98839701"/>
      <w:r w:rsidRPr="00291981">
        <w:rPr>
          <w:rFonts w:ascii="Times New Roman" w:hAnsi="Times New Roman"/>
          <w:b/>
          <w:bCs/>
          <w:lang w:val="ru-RU"/>
        </w:rPr>
        <w:t>Приложение</w:t>
      </w:r>
      <w:bookmarkEnd w:id="0"/>
      <w:r w:rsidRPr="00291981">
        <w:rPr>
          <w:rFonts w:ascii="Times New Roman" w:hAnsi="Times New Roman"/>
          <w:b/>
          <w:bCs/>
          <w:lang w:val="ru-RU"/>
        </w:rPr>
        <w:t xml:space="preserve"> 3.10</w:t>
      </w:r>
    </w:p>
    <w:p w14:paraId="37C6B64F" w14:textId="159DE8CB" w:rsidR="000E100B" w:rsidRDefault="003B606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 О</w:t>
      </w:r>
      <w:r w:rsidR="009C7746">
        <w:rPr>
          <w:rFonts w:ascii="Times New Roman" w:hAnsi="Times New Roman" w:cs="Times New Roman"/>
          <w:bCs/>
          <w:sz w:val="24"/>
          <w:szCs w:val="24"/>
        </w:rPr>
        <w:t>П</w:t>
      </w:r>
      <w:r>
        <w:rPr>
          <w:rFonts w:ascii="Times New Roman" w:hAnsi="Times New Roman" w:cs="Times New Roman"/>
          <w:bCs/>
          <w:sz w:val="24"/>
          <w:szCs w:val="24"/>
        </w:rPr>
        <w:t>ОП по профессии</w:t>
      </w:r>
    </w:p>
    <w:p w14:paraId="4F436F32" w14:textId="77777777" w:rsidR="009C7746" w:rsidRDefault="005C2BCA" w:rsidP="009C7746">
      <w:pPr>
        <w:spacing w:after="0"/>
        <w:ind w:left="284" w:right="-2" w:firstLine="709"/>
        <w:jc w:val="right"/>
        <w:rPr>
          <w:rFonts w:ascii="Times New Roman" w:hAnsi="Times New Roman"/>
          <w:sz w:val="24"/>
          <w:szCs w:val="24"/>
        </w:rPr>
      </w:pPr>
      <w:r w:rsidRPr="005C2BCA">
        <w:rPr>
          <w:rFonts w:ascii="Times New Roman" w:hAnsi="Times New Roman"/>
          <w:sz w:val="24"/>
          <w:szCs w:val="24"/>
        </w:rPr>
        <w:t xml:space="preserve">15.01.05. Сварщик (ручной и частично </w:t>
      </w:r>
    </w:p>
    <w:p w14:paraId="5D4CBF07" w14:textId="4647E5B0" w:rsidR="005C2BCA" w:rsidRPr="005C2BCA" w:rsidRDefault="005C2BCA" w:rsidP="009C7746">
      <w:pPr>
        <w:spacing w:after="0"/>
        <w:ind w:left="284" w:right="-2" w:firstLine="709"/>
        <w:jc w:val="right"/>
        <w:rPr>
          <w:rFonts w:ascii="Times New Roman" w:hAnsi="Times New Roman"/>
          <w:sz w:val="24"/>
          <w:szCs w:val="24"/>
        </w:rPr>
      </w:pPr>
      <w:r w:rsidRPr="005C2BCA">
        <w:rPr>
          <w:rFonts w:ascii="Times New Roman" w:hAnsi="Times New Roman"/>
          <w:sz w:val="24"/>
          <w:szCs w:val="24"/>
        </w:rPr>
        <w:t>механизированной сварки(наплавки)</w:t>
      </w:r>
    </w:p>
    <w:p w14:paraId="64495093" w14:textId="77777777" w:rsidR="000E100B" w:rsidRDefault="000E100B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A4F9DB" w14:textId="77777777" w:rsidR="000E100B" w:rsidRDefault="000E100B">
      <w:pPr>
        <w:spacing w:line="240" w:lineRule="auto"/>
        <w:jc w:val="center"/>
        <w:rPr>
          <w:rFonts w:ascii="Times New Roman" w:hAnsi="Times New Roman" w:cs="Times New Roman"/>
          <w:b/>
          <w:i/>
          <w:sz w:val="18"/>
          <w:szCs w:val="18"/>
        </w:rPr>
      </w:pPr>
    </w:p>
    <w:p w14:paraId="33123A53" w14:textId="77777777" w:rsidR="000E100B" w:rsidRDefault="000E100B">
      <w:pPr>
        <w:jc w:val="center"/>
        <w:rPr>
          <w:rFonts w:ascii="Times New Roman" w:hAnsi="Times New Roman" w:cs="Times New Roman"/>
          <w:b/>
          <w:i/>
        </w:rPr>
      </w:pPr>
    </w:p>
    <w:p w14:paraId="5D544E0E" w14:textId="77777777" w:rsidR="000E100B" w:rsidRDefault="000E100B">
      <w:pPr>
        <w:jc w:val="center"/>
        <w:rPr>
          <w:rFonts w:ascii="Times New Roman" w:hAnsi="Times New Roman" w:cs="Times New Roman"/>
          <w:b/>
          <w:i/>
        </w:rPr>
      </w:pPr>
    </w:p>
    <w:p w14:paraId="06434901" w14:textId="77777777" w:rsidR="000E100B" w:rsidRDefault="000E100B">
      <w:pPr>
        <w:jc w:val="center"/>
        <w:rPr>
          <w:rFonts w:ascii="Times New Roman" w:hAnsi="Times New Roman" w:cs="Times New Roman"/>
          <w:b/>
          <w:i/>
        </w:rPr>
      </w:pPr>
    </w:p>
    <w:p w14:paraId="5E545DA3" w14:textId="77777777" w:rsidR="000E100B" w:rsidRDefault="000E100B">
      <w:pPr>
        <w:jc w:val="center"/>
        <w:rPr>
          <w:rFonts w:ascii="Times New Roman" w:hAnsi="Times New Roman" w:cs="Times New Roman"/>
          <w:b/>
          <w:i/>
        </w:rPr>
      </w:pPr>
    </w:p>
    <w:p w14:paraId="659931D8" w14:textId="77777777" w:rsidR="000E100B" w:rsidRDefault="000E100B">
      <w:pPr>
        <w:jc w:val="center"/>
        <w:rPr>
          <w:rFonts w:ascii="Times New Roman" w:hAnsi="Times New Roman" w:cs="Times New Roman"/>
          <w:b/>
          <w:i/>
        </w:rPr>
      </w:pPr>
    </w:p>
    <w:p w14:paraId="411A206F" w14:textId="77777777" w:rsidR="000E100B" w:rsidRDefault="000E100B">
      <w:pPr>
        <w:jc w:val="center"/>
        <w:rPr>
          <w:rFonts w:ascii="Times New Roman" w:hAnsi="Times New Roman" w:cs="Times New Roman"/>
          <w:b/>
          <w:i/>
        </w:rPr>
      </w:pPr>
    </w:p>
    <w:p w14:paraId="225B0A8F" w14:textId="77777777" w:rsidR="000E100B" w:rsidRDefault="000E100B">
      <w:pPr>
        <w:jc w:val="center"/>
        <w:rPr>
          <w:rFonts w:ascii="Times New Roman" w:hAnsi="Times New Roman" w:cs="Times New Roman"/>
          <w:b/>
          <w:i/>
        </w:rPr>
      </w:pPr>
    </w:p>
    <w:p w14:paraId="19B0C753" w14:textId="77777777" w:rsidR="000E100B" w:rsidRDefault="003B60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 УЧЕБНОЙ ДИСЦИПЛИНЫ</w:t>
      </w:r>
    </w:p>
    <w:p w14:paraId="2DDB778C" w14:textId="77777777" w:rsidR="000E100B" w:rsidRPr="00F46F10" w:rsidRDefault="003B606F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F46F10">
        <w:rPr>
          <w:rFonts w:ascii="Times New Roman" w:hAnsi="Times New Roman" w:cs="Times New Roman"/>
          <w:b/>
          <w:iCs/>
          <w:sz w:val="24"/>
          <w:szCs w:val="24"/>
        </w:rPr>
        <w:t xml:space="preserve"> ООД.10 Обществознание</w:t>
      </w:r>
    </w:p>
    <w:p w14:paraId="5785F8C5" w14:textId="77777777" w:rsidR="000E100B" w:rsidRPr="00F46F10" w:rsidRDefault="000E100B">
      <w:pPr>
        <w:rPr>
          <w:rFonts w:ascii="Times New Roman" w:hAnsi="Times New Roman" w:cs="Times New Roman"/>
          <w:b/>
          <w:iCs/>
          <w:sz w:val="24"/>
          <w:szCs w:val="24"/>
        </w:rPr>
      </w:pPr>
      <w:bookmarkStart w:id="1" w:name="_Hlk107851694"/>
      <w:bookmarkEnd w:id="1"/>
    </w:p>
    <w:p w14:paraId="49A57F46" w14:textId="77777777" w:rsidR="000E100B" w:rsidRDefault="000E100B">
      <w:pPr>
        <w:rPr>
          <w:rFonts w:ascii="Times New Roman" w:hAnsi="Times New Roman" w:cs="Times New Roman"/>
          <w:b/>
          <w:i/>
        </w:rPr>
      </w:pPr>
    </w:p>
    <w:p w14:paraId="6D1074DF" w14:textId="77777777" w:rsidR="000E100B" w:rsidRDefault="000E100B">
      <w:pPr>
        <w:rPr>
          <w:rFonts w:ascii="Times New Roman" w:hAnsi="Times New Roman" w:cs="Times New Roman"/>
          <w:b/>
          <w:i/>
        </w:rPr>
      </w:pPr>
    </w:p>
    <w:p w14:paraId="2B60840D" w14:textId="77777777" w:rsidR="000E100B" w:rsidRDefault="000E100B">
      <w:pPr>
        <w:rPr>
          <w:rFonts w:ascii="Times New Roman" w:hAnsi="Times New Roman" w:cs="Times New Roman"/>
          <w:b/>
          <w:i/>
        </w:rPr>
      </w:pPr>
    </w:p>
    <w:p w14:paraId="30B6B613" w14:textId="77777777" w:rsidR="000E100B" w:rsidRDefault="000E100B">
      <w:pPr>
        <w:rPr>
          <w:rFonts w:ascii="Times New Roman" w:hAnsi="Times New Roman" w:cs="Times New Roman"/>
          <w:b/>
          <w:i/>
        </w:rPr>
      </w:pPr>
    </w:p>
    <w:p w14:paraId="6C73B816" w14:textId="77777777" w:rsidR="000E100B" w:rsidRDefault="000E100B">
      <w:pPr>
        <w:rPr>
          <w:rFonts w:ascii="Times New Roman" w:hAnsi="Times New Roman" w:cs="Times New Roman"/>
          <w:b/>
          <w:i/>
        </w:rPr>
      </w:pPr>
    </w:p>
    <w:p w14:paraId="2E6A253F" w14:textId="77777777" w:rsidR="000E100B" w:rsidRDefault="000E100B">
      <w:pPr>
        <w:rPr>
          <w:rFonts w:ascii="Times New Roman" w:hAnsi="Times New Roman" w:cs="Times New Roman"/>
          <w:b/>
          <w:i/>
        </w:rPr>
      </w:pPr>
    </w:p>
    <w:p w14:paraId="3923A21A" w14:textId="77777777" w:rsidR="000E100B" w:rsidRDefault="000E100B">
      <w:pPr>
        <w:rPr>
          <w:rFonts w:ascii="Times New Roman" w:hAnsi="Times New Roman" w:cs="Times New Roman"/>
          <w:b/>
          <w:i/>
        </w:rPr>
      </w:pPr>
    </w:p>
    <w:p w14:paraId="270E8C79" w14:textId="77777777" w:rsidR="000E100B" w:rsidRDefault="000E100B">
      <w:pPr>
        <w:rPr>
          <w:rFonts w:ascii="Times New Roman" w:hAnsi="Times New Roman" w:cs="Times New Roman"/>
          <w:b/>
          <w:i/>
        </w:rPr>
      </w:pPr>
    </w:p>
    <w:p w14:paraId="742FCD4E" w14:textId="77777777" w:rsidR="000E100B" w:rsidRDefault="000E100B">
      <w:pPr>
        <w:rPr>
          <w:rFonts w:ascii="Times New Roman" w:hAnsi="Times New Roman" w:cs="Times New Roman"/>
          <w:b/>
          <w:i/>
        </w:rPr>
      </w:pPr>
    </w:p>
    <w:p w14:paraId="68E410E2" w14:textId="77777777" w:rsidR="000E100B" w:rsidRDefault="000E100B">
      <w:pPr>
        <w:rPr>
          <w:rFonts w:ascii="Times New Roman" w:hAnsi="Times New Roman" w:cs="Times New Roman"/>
          <w:b/>
          <w:i/>
        </w:rPr>
      </w:pPr>
    </w:p>
    <w:p w14:paraId="1068AF82" w14:textId="77777777" w:rsidR="000E100B" w:rsidRDefault="000E100B">
      <w:pPr>
        <w:rPr>
          <w:rFonts w:ascii="Times New Roman" w:hAnsi="Times New Roman" w:cs="Times New Roman"/>
          <w:b/>
          <w:i/>
        </w:rPr>
      </w:pPr>
    </w:p>
    <w:p w14:paraId="1B21B5F1" w14:textId="77777777" w:rsidR="000E100B" w:rsidRDefault="000E100B">
      <w:pPr>
        <w:rPr>
          <w:rFonts w:ascii="Times New Roman" w:hAnsi="Times New Roman" w:cs="Times New Roman"/>
          <w:b/>
          <w:i/>
        </w:rPr>
      </w:pPr>
    </w:p>
    <w:p w14:paraId="774D9C5D" w14:textId="77777777" w:rsidR="000E100B" w:rsidRDefault="003B606F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  <w:sectPr w:rsidR="000E100B">
          <w:pgSz w:w="11906" w:h="16838"/>
          <w:pgMar w:top="1134" w:right="851" w:bottom="992" w:left="1418" w:header="0" w:footer="0" w:gutter="0"/>
          <w:cols w:space="1701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>2023 год</w:t>
      </w:r>
    </w:p>
    <w:p w14:paraId="7774965D" w14:textId="77777777" w:rsidR="000E100B" w:rsidRPr="000325A0" w:rsidRDefault="003B60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5A0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  <w:r w:rsidRPr="000325A0">
        <w:rPr>
          <w:rFonts w:ascii="Times New Roman" w:hAnsi="Times New Roman" w:cs="Times New Roman"/>
          <w:b/>
          <w:sz w:val="28"/>
          <w:szCs w:val="28"/>
          <w:highlight w:val="red"/>
        </w:rPr>
        <w:t xml:space="preserve"> </w:t>
      </w:r>
    </w:p>
    <w:p w14:paraId="4EB97448" w14:textId="77777777" w:rsidR="000E100B" w:rsidRDefault="000E100B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355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7501"/>
        <w:gridCol w:w="1854"/>
      </w:tblGrid>
      <w:tr w:rsidR="000E100B" w14:paraId="4491C477" w14:textId="77777777">
        <w:tc>
          <w:tcPr>
            <w:tcW w:w="7501" w:type="dxa"/>
          </w:tcPr>
          <w:p w14:paraId="3BAEC9CB" w14:textId="77777777" w:rsidR="000E100B" w:rsidRDefault="003B606F">
            <w:pPr>
              <w:numPr>
                <w:ilvl w:val="0"/>
                <w:numId w:val="2"/>
              </w:num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ХАРАКТЕРИСТИКА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РАБОЧЕЙ ПРОГРАММЫ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1854" w:type="dxa"/>
          </w:tcPr>
          <w:p w14:paraId="3B805035" w14:textId="77777777" w:rsidR="000E100B" w:rsidRDefault="003B60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E100B" w14:paraId="70F2A5D5" w14:textId="77777777">
        <w:tc>
          <w:tcPr>
            <w:tcW w:w="7501" w:type="dxa"/>
          </w:tcPr>
          <w:p w14:paraId="272AE073" w14:textId="77777777" w:rsidR="000E100B" w:rsidRDefault="003B606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854" w:type="dxa"/>
          </w:tcPr>
          <w:p w14:paraId="32F15FBD" w14:textId="77777777" w:rsidR="000E100B" w:rsidRDefault="003B60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E100B" w14:paraId="21151ED1" w14:textId="77777777">
        <w:tc>
          <w:tcPr>
            <w:tcW w:w="7501" w:type="dxa"/>
          </w:tcPr>
          <w:p w14:paraId="27D0C3DB" w14:textId="77777777" w:rsidR="000E100B" w:rsidRDefault="003B606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14:paraId="0EF67C8E" w14:textId="77777777" w:rsidR="000E100B" w:rsidRDefault="00032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0E100B" w14:paraId="378132CF" w14:textId="77777777">
        <w:tc>
          <w:tcPr>
            <w:tcW w:w="7501" w:type="dxa"/>
          </w:tcPr>
          <w:p w14:paraId="424BF97D" w14:textId="77777777" w:rsidR="000E100B" w:rsidRDefault="003B606F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77AF07C6" w14:textId="77777777" w:rsidR="000E100B" w:rsidRDefault="000E10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14:paraId="10CA2F31" w14:textId="77777777" w:rsidR="000E100B" w:rsidRDefault="00032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</w:tbl>
    <w:p w14:paraId="7286F807" w14:textId="77777777" w:rsidR="000E100B" w:rsidRDefault="003B606F">
      <w:pPr>
        <w:numPr>
          <w:ilvl w:val="0"/>
          <w:numId w:val="6"/>
        </w:numPr>
        <w:spacing w:after="0"/>
        <w:ind w:left="0" w:firstLine="0"/>
        <w:jc w:val="center"/>
      </w:pPr>
      <w:r>
        <w:br w:type="page" w:clear="all"/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ОБЩАЯ ХАРАКТЕРИСТИКА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РАБОЧЕЙ ПРОГРАММЫ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УЧЕБНОЙ ДИСЦИПЛИНЫ</w:t>
      </w:r>
    </w:p>
    <w:p w14:paraId="3EE613A9" w14:textId="77777777" w:rsidR="000E100B" w:rsidRPr="00F46F10" w:rsidRDefault="003B606F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F46F10">
        <w:rPr>
          <w:rFonts w:ascii="Times New Roman" w:hAnsi="Times New Roman" w:cs="Times New Roman"/>
          <w:b/>
          <w:iCs/>
          <w:sz w:val="24"/>
          <w:szCs w:val="24"/>
        </w:rPr>
        <w:t>« ООД.10 Обществознание»</w:t>
      </w:r>
    </w:p>
    <w:p w14:paraId="1B8D229F" w14:textId="77777777" w:rsidR="000E100B" w:rsidRDefault="000E100B">
      <w:pPr>
        <w:spacing w:after="0"/>
        <w:ind w:firstLine="709"/>
        <w:jc w:val="center"/>
        <w:rPr>
          <w:rFonts w:ascii="Times New Roman" w:hAnsi="Times New Roman" w:cs="Times New Roman"/>
          <w:b/>
          <w:iCs/>
          <w:sz w:val="24"/>
          <w:szCs w:val="24"/>
          <w:vertAlign w:val="superscript"/>
        </w:rPr>
      </w:pPr>
    </w:p>
    <w:p w14:paraId="1075FAA4" w14:textId="77777777" w:rsidR="000E100B" w:rsidRDefault="003B6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191D26FE" w14:textId="65F86DD1" w:rsidR="007E0436" w:rsidRPr="007E0436" w:rsidRDefault="003B606F" w:rsidP="007E0436">
      <w:pPr>
        <w:spacing w:after="0"/>
        <w:ind w:left="284" w:right="-993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Учебная дисциплина ООД.10 Обществознание является обязательной частью </w:t>
      </w:r>
      <w:r w:rsidR="00CA2845" w:rsidRPr="00437A96">
        <w:rPr>
          <w:rFonts w:ascii="Times New Roman" w:hAnsi="Times New Roman" w:cs="Times New Roman"/>
          <w:bCs/>
          <w:sz w:val="24"/>
          <w:szCs w:val="24"/>
        </w:rPr>
        <w:t xml:space="preserve">общеобразовательного </w:t>
      </w:r>
      <w:r w:rsidR="00CA2845" w:rsidRPr="00CA6A6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цикл</w:t>
      </w:r>
      <w:r w:rsidR="00CA284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а </w:t>
      </w:r>
      <w:r w:rsidR="00CA2845" w:rsidRPr="00AF394D">
        <w:rPr>
          <w:rFonts w:ascii="Times New Roman" w:hAnsi="Times New Roman" w:cs="Times New Roman"/>
          <w:sz w:val="24"/>
          <w:szCs w:val="24"/>
        </w:rPr>
        <w:t>О</w:t>
      </w:r>
      <w:r w:rsidR="00CA2845">
        <w:rPr>
          <w:rFonts w:ascii="Times New Roman" w:hAnsi="Times New Roman" w:cs="Times New Roman"/>
          <w:sz w:val="24"/>
          <w:szCs w:val="24"/>
        </w:rPr>
        <w:t>П</w:t>
      </w:r>
      <w:r w:rsidR="00CA2845" w:rsidRPr="00AF394D">
        <w:rPr>
          <w:rFonts w:ascii="Times New Roman" w:hAnsi="Times New Roman" w:cs="Times New Roman"/>
          <w:sz w:val="24"/>
          <w:szCs w:val="24"/>
        </w:rPr>
        <w:t>ОП</w:t>
      </w:r>
      <w:r w:rsidR="00CA2845">
        <w:rPr>
          <w:rFonts w:ascii="Times New Roman" w:hAnsi="Times New Roman" w:cs="Times New Roman"/>
          <w:sz w:val="24"/>
          <w:szCs w:val="24"/>
        </w:rPr>
        <w:t xml:space="preserve"> </w:t>
      </w:r>
      <w:r w:rsidR="00CA2845" w:rsidRPr="00AF394D">
        <w:rPr>
          <w:rFonts w:ascii="Times New Roman" w:hAnsi="Times New Roman" w:cs="Times New Roman"/>
          <w:sz w:val="24"/>
          <w:szCs w:val="24"/>
        </w:rPr>
        <w:t xml:space="preserve">в соответствии с ФГОС СПО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7E0436" w:rsidRPr="007E0436">
        <w:rPr>
          <w:rFonts w:ascii="Times New Roman" w:hAnsi="Times New Roman" w:cs="Times New Roman"/>
          <w:sz w:val="24"/>
          <w:szCs w:val="24"/>
        </w:rPr>
        <w:t xml:space="preserve">профессии </w:t>
      </w:r>
      <w:r w:rsidR="007E0436" w:rsidRPr="007E0436">
        <w:rPr>
          <w:rFonts w:ascii="Times New Roman" w:hAnsi="Times New Roman"/>
          <w:sz w:val="24"/>
          <w:szCs w:val="24"/>
        </w:rPr>
        <w:t>15.01.05. Сварщик (ручной и частично механизированной сварки(наплавки)</w:t>
      </w:r>
    </w:p>
    <w:p w14:paraId="0E6DA7B5" w14:textId="77777777" w:rsidR="000E100B" w:rsidRDefault="003B606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ОК 3, ОК 6.</w:t>
      </w:r>
    </w:p>
    <w:p w14:paraId="1FC77E88" w14:textId="77777777" w:rsidR="000E100B" w:rsidRDefault="000E1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4DEE97" w14:textId="77777777" w:rsidR="000E100B" w:rsidRDefault="003B606F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p w14:paraId="1FC6DFC3" w14:textId="77777777" w:rsidR="000E100B" w:rsidRDefault="003B60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В рамках программы учебной дисциплины обучающимися осваиваются умения </w:t>
      </w:r>
      <w:r>
        <w:rPr>
          <w:rFonts w:ascii="Times New Roman" w:hAnsi="Times New Roman" w:cs="Times New Roman"/>
          <w:sz w:val="24"/>
          <w:szCs w:val="24"/>
          <w:lang w:eastAsia="en-US"/>
        </w:rPr>
        <w:br/>
        <w:t>и знания</w:t>
      </w:r>
    </w:p>
    <w:tbl>
      <w:tblPr>
        <w:tblW w:w="9581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2778"/>
        <w:gridCol w:w="1559"/>
        <w:gridCol w:w="2268"/>
        <w:gridCol w:w="1025"/>
        <w:gridCol w:w="1951"/>
      </w:tblGrid>
      <w:tr w:rsidR="000E100B" w14:paraId="70B23162" w14:textId="77777777" w:rsidTr="00F46F10">
        <w:trPr>
          <w:trHeight w:val="649"/>
        </w:trPr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30B91" w14:textId="77777777" w:rsidR="000E100B" w:rsidRDefault="003B6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14:paraId="5D5F7757" w14:textId="77777777" w:rsidR="000E100B" w:rsidRDefault="003B6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23141" w14:textId="77777777" w:rsidR="000E100B" w:rsidRDefault="003B6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умений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84CA0" w14:textId="77777777" w:rsidR="000E100B" w:rsidRDefault="003B6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070F0" w14:textId="77777777" w:rsidR="000E100B" w:rsidRDefault="003B6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знаний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986B9" w14:textId="77777777" w:rsidR="000E100B" w:rsidRDefault="003B6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0E100B" w14:paraId="50FABD40" w14:textId="77777777" w:rsidTr="00F46F10">
        <w:trPr>
          <w:trHeight w:val="212"/>
        </w:trPr>
        <w:tc>
          <w:tcPr>
            <w:tcW w:w="2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D760F" w14:textId="78222C29" w:rsidR="000E100B" w:rsidRDefault="003B6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ОК </w:t>
            </w:r>
            <w:r w:rsidR="00FD18A7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  <w:p w14:paraId="28470839" w14:textId="77777777" w:rsidR="000E100B" w:rsidRDefault="003B6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65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Планировать </w:t>
            </w:r>
          </w:p>
          <w:p w14:paraId="48134667" w14:textId="77777777" w:rsidR="000E100B" w:rsidRDefault="003B6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65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реализовывать собственное профессиональное </w:t>
            </w:r>
          </w:p>
          <w:p w14:paraId="2680B323" w14:textId="77777777" w:rsidR="000E100B" w:rsidRDefault="003B6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65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личностное развитие, предпринимательскую деятельность </w:t>
            </w:r>
          </w:p>
          <w:p w14:paraId="326517C3" w14:textId="77777777" w:rsidR="000E100B" w:rsidRDefault="003B6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65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профессиональной сфере, использовать знания по финансовой грамотности </w:t>
            </w:r>
          </w:p>
          <w:p w14:paraId="6B4D69B5" w14:textId="77777777" w:rsidR="000E100B" w:rsidRDefault="003B6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highlight w:val="yellow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различных жизненных ситуациях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D24BD" w14:textId="77777777" w:rsidR="000E100B" w:rsidRPr="00F46F10" w:rsidRDefault="003B6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proofErr w:type="spellStart"/>
            <w:r w:rsidRPr="00F46F10">
              <w:rPr>
                <w:rFonts w:ascii="Times New Roman" w:eastAsia="Liberation Sans" w:hAnsi="Times New Roman" w:cs="Times New Roman"/>
                <w:color w:val="1A1A1A"/>
                <w:sz w:val="23"/>
                <w:highlight w:val="white"/>
              </w:rPr>
              <w:t>Уо</w:t>
            </w:r>
            <w:proofErr w:type="spellEnd"/>
            <w:r w:rsidRPr="00F46F10">
              <w:rPr>
                <w:rFonts w:ascii="Times New Roman" w:eastAsia="Liberation Sans" w:hAnsi="Times New Roman" w:cs="Times New Roman"/>
                <w:color w:val="1A1A1A"/>
                <w:sz w:val="23"/>
                <w:highlight w:val="white"/>
              </w:rPr>
              <w:t xml:space="preserve"> </w:t>
            </w:r>
            <w:r w:rsidR="00A67223">
              <w:rPr>
                <w:rFonts w:ascii="Times New Roman" w:eastAsia="Liberation Sans" w:hAnsi="Times New Roman" w:cs="Times New Roman"/>
                <w:color w:val="1A1A1A"/>
                <w:sz w:val="23"/>
                <w:highlight w:val="white"/>
              </w:rPr>
              <w:t>0</w:t>
            </w:r>
            <w:r w:rsidRPr="00F46F10">
              <w:rPr>
                <w:rFonts w:ascii="Times New Roman" w:eastAsia="Liberation Sans" w:hAnsi="Times New Roman" w:cs="Times New Roman"/>
                <w:color w:val="1A1A1A"/>
                <w:sz w:val="23"/>
                <w:highlight w:val="white"/>
              </w:rPr>
              <w:t>3.02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7345D" w14:textId="77777777" w:rsidR="000E100B" w:rsidRDefault="003B6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0951F" w14:textId="77777777" w:rsidR="000E100B" w:rsidRPr="00F46F10" w:rsidRDefault="003B6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proofErr w:type="spellStart"/>
            <w:r w:rsidRPr="00F46F10">
              <w:rPr>
                <w:rFonts w:ascii="Times New Roman" w:eastAsia="Liberation Sans" w:hAnsi="Times New Roman" w:cs="Times New Roman"/>
                <w:color w:val="1A1A1A"/>
                <w:sz w:val="23"/>
                <w:highlight w:val="white"/>
              </w:rPr>
              <w:t>Зо</w:t>
            </w:r>
            <w:proofErr w:type="spellEnd"/>
            <w:r w:rsidRPr="00F46F10">
              <w:rPr>
                <w:rFonts w:ascii="Times New Roman" w:eastAsia="Liberation Sans" w:hAnsi="Times New Roman" w:cs="Times New Roman"/>
                <w:color w:val="1A1A1A"/>
                <w:sz w:val="23"/>
                <w:highlight w:val="white"/>
              </w:rPr>
              <w:t xml:space="preserve"> 03.02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5AF16" w14:textId="77777777" w:rsidR="000E100B" w:rsidRDefault="003B606F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содержание актуальной нормативно-правовой документации</w:t>
            </w:r>
          </w:p>
        </w:tc>
      </w:tr>
      <w:tr w:rsidR="000E100B" w14:paraId="5933D80C" w14:textId="77777777" w:rsidTr="00F46F10">
        <w:trPr>
          <w:trHeight w:val="212"/>
        </w:trPr>
        <w:tc>
          <w:tcPr>
            <w:tcW w:w="2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B2D6C" w14:textId="77777777" w:rsidR="000E100B" w:rsidRDefault="000E10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A54A8" w14:textId="77777777" w:rsidR="000E100B" w:rsidRDefault="003B60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03.03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EBBB9" w14:textId="77777777" w:rsidR="000E100B" w:rsidRDefault="003B606F">
            <w:pPr>
              <w:spacing w:after="0" w:line="240" w:lineRule="auto"/>
              <w:ind w:firstLine="13"/>
              <w:rPr>
                <w:rFonts w:ascii="Times New Roman" w:hAnsi="Times New Roman" w:cs="Times New Roman"/>
                <w:bCs/>
                <w:i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и выстраивать траектории профессионального развития и самообразования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48A71" w14:textId="77777777" w:rsidR="000E100B" w:rsidRDefault="003B606F">
            <w:pPr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03.03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FC98C" w14:textId="77777777" w:rsidR="000E100B" w:rsidRDefault="003B606F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возможные траектории профессионального развития и самообразования</w:t>
            </w:r>
          </w:p>
        </w:tc>
      </w:tr>
      <w:tr w:rsidR="00F46F10" w14:paraId="2CFB3754" w14:textId="77777777" w:rsidTr="00F46F10">
        <w:trPr>
          <w:trHeight w:val="212"/>
        </w:trPr>
        <w:tc>
          <w:tcPr>
            <w:tcW w:w="27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F43C8C" w14:textId="52051735" w:rsidR="00F46F10" w:rsidRDefault="00F46F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</w:pPr>
            <w:r w:rsidRPr="0029198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ОК </w:t>
            </w:r>
            <w:r w:rsidR="00FD18A7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0</w:t>
            </w:r>
            <w:r w:rsidRPr="00291981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Проявлять гражданско-патриотическую позицию, демонстрировать осознанное поведение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br/>
              <w:t xml:space="preserve"> на основе традиционных общечеловеческих ценностей, в том числе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br/>
              <w:t xml:space="preserve"> с учетом гармонизации межнациональных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br/>
              <w:t xml:space="preserve"> и межрелигиозных отношений, применять стандарты антикоррупционного поведения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387D3" w14:textId="77777777" w:rsidR="00F46F10" w:rsidRDefault="00F46F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06.01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E6FA3" w14:textId="77777777" w:rsidR="00F46F10" w:rsidRDefault="00F46F10">
            <w:pPr>
              <w:spacing w:after="0" w:line="240" w:lineRule="auto"/>
              <w:ind w:firstLine="13"/>
              <w:rPr>
                <w:rFonts w:ascii="Times New Roman" w:hAnsi="Times New Roman" w:cs="Times New Roman"/>
                <w:bCs/>
                <w:i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описывать значимость своей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D8CB8" w14:textId="77777777" w:rsidR="00F46F10" w:rsidRDefault="00F46F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06.01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C33C7" w14:textId="77777777" w:rsidR="00F46F10" w:rsidRDefault="00F46F10">
            <w:pPr>
              <w:spacing w:after="0" w:line="240" w:lineRule="auto"/>
              <w:ind w:firstLine="13"/>
              <w:rPr>
                <w:rFonts w:ascii="Times New Roman" w:hAnsi="Times New Roman" w:cs="Times New Roman"/>
                <w:bCs/>
                <w:i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сущность гражданско-патриотической позиции, общечеловеческих ценностей</w:t>
            </w:r>
          </w:p>
        </w:tc>
      </w:tr>
      <w:tr w:rsidR="00F46F10" w14:paraId="3F1D8F16" w14:textId="77777777" w:rsidTr="00F46F10">
        <w:trPr>
          <w:trHeight w:val="1295"/>
        </w:trPr>
        <w:tc>
          <w:tcPr>
            <w:tcW w:w="27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8669C8" w14:textId="77777777" w:rsidR="00F46F10" w:rsidRDefault="00F46F10" w:rsidP="00F46F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94F673" w14:textId="77777777" w:rsidR="00F46F10" w:rsidRDefault="00F46F10" w:rsidP="00F46F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06.02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BF569E" w14:textId="77777777" w:rsidR="00F46F10" w:rsidRDefault="00F46F10" w:rsidP="00F46F1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стандарты антикоррупционного поведения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6AD820" w14:textId="77777777" w:rsidR="00F46F10" w:rsidRDefault="00F46F10" w:rsidP="00F46F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proofErr w:type="spellStart"/>
            <w:r w:rsidRPr="00277B2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Зо</w:t>
            </w:r>
            <w:proofErr w:type="spellEnd"/>
            <w:r w:rsidRPr="00277B2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06.02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F1E651" w14:textId="77777777" w:rsidR="00F46F10" w:rsidRPr="00F46F10" w:rsidRDefault="00F46F10" w:rsidP="00F46F1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46F1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значимость профессиональной деятельности</w:t>
            </w:r>
            <w:r w:rsidRPr="00F46F1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F46F1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</w:t>
            </w:r>
            <w:r w:rsidRPr="00F46F1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F46F10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профессии</w:t>
            </w:r>
          </w:p>
        </w:tc>
      </w:tr>
      <w:tr w:rsidR="00F46F10" w14:paraId="665329C3" w14:textId="77777777" w:rsidTr="00F46F10">
        <w:trPr>
          <w:trHeight w:val="2360"/>
        </w:trPr>
        <w:tc>
          <w:tcPr>
            <w:tcW w:w="27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71AC7" w14:textId="77777777" w:rsidR="00F46F10" w:rsidRDefault="00F46F10" w:rsidP="00F46F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B31B0" w14:textId="77777777" w:rsidR="00F46F10" w:rsidRDefault="00F46F10" w:rsidP="00F46F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E0E45" w14:textId="77777777" w:rsidR="00F46F10" w:rsidRDefault="00F46F10" w:rsidP="00F46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64508" w14:textId="77777777" w:rsidR="00F46F10" w:rsidRDefault="00F46F10" w:rsidP="00F46F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06.03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3272F" w14:textId="77777777" w:rsidR="00F46F10" w:rsidRDefault="00F46F10" w:rsidP="00F46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стандарты антикоррупционного поведения и последствия его нарушения</w:t>
            </w:r>
          </w:p>
        </w:tc>
      </w:tr>
    </w:tbl>
    <w:p w14:paraId="1F760911" w14:textId="77777777" w:rsidR="000E100B" w:rsidRDefault="000E1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E4681E2" w14:textId="77777777" w:rsidR="000E100B" w:rsidRDefault="000E100B">
      <w:pPr>
        <w:spacing w:after="24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</w:p>
    <w:p w14:paraId="41F17120" w14:textId="77777777" w:rsidR="00F46F10" w:rsidRDefault="00F46F10">
      <w:pPr>
        <w:spacing w:after="24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</w:p>
    <w:p w14:paraId="668DB10A" w14:textId="77777777" w:rsidR="00F46F10" w:rsidRDefault="00F46F10">
      <w:pPr>
        <w:spacing w:after="24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</w:p>
    <w:p w14:paraId="64CDB35C" w14:textId="77777777" w:rsidR="000E100B" w:rsidRDefault="003B606F">
      <w:pPr>
        <w:spacing w:after="2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6661"/>
        <w:gridCol w:w="2694"/>
      </w:tblGrid>
      <w:tr w:rsidR="000E100B" w14:paraId="1140E6D8" w14:textId="77777777">
        <w:tc>
          <w:tcPr>
            <w:tcW w:w="6661" w:type="dxa"/>
          </w:tcPr>
          <w:p w14:paraId="4266AB63" w14:textId="77777777" w:rsidR="000E100B" w:rsidRDefault="003B606F">
            <w:pPr>
              <w:spacing w:after="24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Liberation Sans" w:hAnsi="Times New Roman" w:cs="Times New Roman"/>
                <w:color w:val="1A1A1A"/>
                <w:sz w:val="23"/>
                <w:highlight w:val="white"/>
              </w:rPr>
              <w:t>Личностные результаты реализации программы воспитания</w:t>
            </w:r>
          </w:p>
        </w:tc>
        <w:tc>
          <w:tcPr>
            <w:tcW w:w="2694" w:type="dxa"/>
          </w:tcPr>
          <w:p w14:paraId="77C9BC12" w14:textId="77777777" w:rsidR="000E100B" w:rsidRDefault="003B606F">
            <w:pPr>
              <w:spacing w:after="24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Код </w:t>
            </w:r>
          </w:p>
        </w:tc>
      </w:tr>
      <w:tr w:rsidR="000E100B" w14:paraId="35F8B4A2" w14:textId="77777777">
        <w:tc>
          <w:tcPr>
            <w:tcW w:w="6661" w:type="dxa"/>
          </w:tcPr>
          <w:p w14:paraId="01E499F4" w14:textId="77777777" w:rsidR="000E100B" w:rsidRDefault="003B606F">
            <w:pPr>
              <w:spacing w:after="24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Осознающий себя гражданином и защитником великой страны</w:t>
            </w:r>
          </w:p>
        </w:tc>
        <w:tc>
          <w:tcPr>
            <w:tcW w:w="2694" w:type="dxa"/>
          </w:tcPr>
          <w:p w14:paraId="39F2E2EF" w14:textId="77777777" w:rsidR="000E100B" w:rsidRDefault="003B606F">
            <w:pPr>
              <w:spacing w:after="24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ЛР1</w:t>
            </w:r>
          </w:p>
        </w:tc>
      </w:tr>
      <w:tr w:rsidR="000E100B" w14:paraId="4A71D3F6" w14:textId="77777777">
        <w:trPr>
          <w:trHeight w:val="493"/>
        </w:trPr>
        <w:tc>
          <w:tcPr>
            <w:tcW w:w="6661" w:type="dxa"/>
            <w:vMerge w:val="restart"/>
          </w:tcPr>
          <w:p w14:paraId="2136721C" w14:textId="77777777" w:rsidR="000E100B" w:rsidRDefault="003B606F">
            <w:pPr>
              <w:spacing w:after="24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694" w:type="dxa"/>
            <w:vMerge w:val="restart"/>
          </w:tcPr>
          <w:p w14:paraId="40C46C0C" w14:textId="77777777" w:rsidR="000E100B" w:rsidRDefault="003B606F">
            <w:pPr>
              <w:spacing w:after="24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ЛР 2</w:t>
            </w:r>
          </w:p>
        </w:tc>
      </w:tr>
      <w:tr w:rsidR="000E100B" w14:paraId="2483F813" w14:textId="77777777">
        <w:trPr>
          <w:trHeight w:val="493"/>
        </w:trPr>
        <w:tc>
          <w:tcPr>
            <w:tcW w:w="6661" w:type="dxa"/>
            <w:vMerge w:val="restart"/>
          </w:tcPr>
          <w:p w14:paraId="0BDD68C6" w14:textId="77777777" w:rsidR="000E100B" w:rsidRDefault="003B606F">
            <w:pPr>
              <w:spacing w:after="24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2694" w:type="dxa"/>
            <w:vMerge w:val="restart"/>
          </w:tcPr>
          <w:p w14:paraId="480936B1" w14:textId="77777777" w:rsidR="000E100B" w:rsidRDefault="003B606F">
            <w:pPr>
              <w:spacing w:after="24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ЛР 3</w:t>
            </w:r>
          </w:p>
        </w:tc>
      </w:tr>
      <w:tr w:rsidR="000E100B" w14:paraId="47D3F1E1" w14:textId="77777777">
        <w:trPr>
          <w:trHeight w:val="337"/>
        </w:trPr>
        <w:tc>
          <w:tcPr>
            <w:tcW w:w="6661" w:type="dxa"/>
            <w:vMerge w:val="restart"/>
          </w:tcPr>
          <w:p w14:paraId="75D0A739" w14:textId="77777777" w:rsidR="000E100B" w:rsidRDefault="003B6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694" w:type="dxa"/>
            <w:vMerge w:val="restart"/>
          </w:tcPr>
          <w:p w14:paraId="60AC29FE" w14:textId="77777777" w:rsidR="000E100B" w:rsidRDefault="003B606F">
            <w:pPr>
              <w:spacing w:after="24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ЛР 12</w:t>
            </w:r>
          </w:p>
        </w:tc>
      </w:tr>
      <w:tr w:rsidR="00EE59B8" w14:paraId="42574D40" w14:textId="77777777">
        <w:trPr>
          <w:trHeight w:val="337"/>
        </w:trPr>
        <w:tc>
          <w:tcPr>
            <w:tcW w:w="6661" w:type="dxa"/>
          </w:tcPr>
          <w:p w14:paraId="28F32134" w14:textId="77777777" w:rsidR="00EE59B8" w:rsidRPr="00114B3D" w:rsidRDefault="00EE59B8" w:rsidP="00F46F1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4B3D">
              <w:rPr>
                <w:rFonts w:ascii="Times New Roman" w:hAnsi="Times New Roman" w:cs="Times New Roman"/>
                <w:sz w:val="20"/>
                <w:szCs w:val="20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2694" w:type="dxa"/>
          </w:tcPr>
          <w:p w14:paraId="124D80EA" w14:textId="77777777" w:rsidR="00EE59B8" w:rsidRPr="00EE59B8" w:rsidRDefault="00EE59B8" w:rsidP="00EE59B8">
            <w:pPr>
              <w:spacing w:after="2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15</w:t>
            </w:r>
          </w:p>
        </w:tc>
      </w:tr>
    </w:tbl>
    <w:p w14:paraId="2A3B6B97" w14:textId="77777777" w:rsidR="000E100B" w:rsidRDefault="000E100B">
      <w:pPr>
        <w:spacing w:after="24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49B4371" w14:textId="77777777" w:rsidR="000E100B" w:rsidRPr="00F46F10" w:rsidRDefault="003B606F">
      <w:pPr>
        <w:spacing w:after="240" w:line="240" w:lineRule="auto"/>
        <w:ind w:firstLine="709"/>
        <w:rPr>
          <w:rFonts w:ascii="Times New Roman" w:hAnsi="Times New Roman" w:cs="Times New Roman"/>
        </w:rPr>
      </w:pPr>
      <w:r w:rsidRPr="00F46F10">
        <w:rPr>
          <w:rFonts w:ascii="Times New Roman" w:hAnsi="Times New Roman" w:cs="Times New Roman"/>
        </w:rPr>
        <w:t>2.1. Объем учебной дисциплины и виды учебной работы</w:t>
      </w:r>
    </w:p>
    <w:tbl>
      <w:tblPr>
        <w:tblW w:w="5000" w:type="pct"/>
        <w:tblInd w:w="-122" w:type="dxa"/>
        <w:tblLayout w:type="fixed"/>
        <w:tblLook w:val="04A0" w:firstRow="1" w:lastRow="0" w:firstColumn="1" w:lastColumn="0" w:noHBand="0" w:noVBand="1"/>
      </w:tblPr>
      <w:tblGrid>
        <w:gridCol w:w="6901"/>
        <w:gridCol w:w="2670"/>
      </w:tblGrid>
      <w:tr w:rsidR="000E100B" w14:paraId="7D75FFDA" w14:textId="77777777">
        <w:trPr>
          <w:trHeight w:val="490"/>
        </w:trPr>
        <w:tc>
          <w:tcPr>
            <w:tcW w:w="6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7719C0" w14:textId="77777777" w:rsidR="000E100B" w:rsidRDefault="003B606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238A1A" w14:textId="77777777" w:rsidR="000E100B" w:rsidRDefault="003B606F">
            <w:pPr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Объем в часах</w:t>
            </w:r>
          </w:p>
        </w:tc>
      </w:tr>
      <w:tr w:rsidR="000E100B" w14:paraId="3E4C3C7F" w14:textId="77777777">
        <w:trPr>
          <w:trHeight w:val="490"/>
        </w:trPr>
        <w:tc>
          <w:tcPr>
            <w:tcW w:w="6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E54A6D" w14:textId="77777777" w:rsidR="000E100B" w:rsidRDefault="003B606F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6517BC" w14:textId="77777777" w:rsidR="000E100B" w:rsidRDefault="00DC451F"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3B606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0E100B" w14:paraId="20A24622" w14:textId="77777777">
        <w:trPr>
          <w:trHeight w:val="490"/>
        </w:trPr>
        <w:tc>
          <w:tcPr>
            <w:tcW w:w="6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B9ACA1" w14:textId="77777777" w:rsidR="000E100B" w:rsidRDefault="003B606F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т.ч. в форме практической подготовки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2063D2" w14:textId="77777777" w:rsidR="000E100B" w:rsidRDefault="000E100B"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</w:tc>
      </w:tr>
      <w:tr w:rsidR="000E100B" w14:paraId="3EDBC928" w14:textId="77777777">
        <w:trPr>
          <w:trHeight w:val="336"/>
        </w:trPr>
        <w:tc>
          <w:tcPr>
            <w:tcW w:w="9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694DD6" w14:textId="77777777" w:rsidR="000E100B" w:rsidRDefault="003B606F"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в т. ч.:</w:t>
            </w:r>
          </w:p>
        </w:tc>
      </w:tr>
      <w:tr w:rsidR="000E100B" w14:paraId="06C1704D" w14:textId="77777777">
        <w:trPr>
          <w:trHeight w:val="490"/>
        </w:trPr>
        <w:tc>
          <w:tcPr>
            <w:tcW w:w="6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C0E923" w14:textId="77777777" w:rsidR="000E100B" w:rsidRDefault="003B606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теоретическое обучение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BCA2E1" w14:textId="77777777" w:rsidR="000E100B" w:rsidRDefault="00DC451F"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7</w:t>
            </w:r>
            <w:r w:rsidR="00F46F10">
              <w:rPr>
                <w:rFonts w:ascii="Times New Roman" w:hAnsi="Times New Roman" w:cs="Times New Roman"/>
                <w:iCs/>
              </w:rPr>
              <w:t>6</w:t>
            </w:r>
          </w:p>
        </w:tc>
      </w:tr>
      <w:tr w:rsidR="000E100B" w14:paraId="7EC3B243" w14:textId="77777777">
        <w:trPr>
          <w:trHeight w:val="490"/>
        </w:trPr>
        <w:tc>
          <w:tcPr>
            <w:tcW w:w="6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FDF64A" w14:textId="77777777" w:rsidR="000E100B" w:rsidRDefault="003B606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DE5730" w14:textId="77777777" w:rsidR="000E100B" w:rsidRDefault="000E100B"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</w:tc>
      </w:tr>
      <w:tr w:rsidR="000E100B" w14:paraId="1A23D32C" w14:textId="77777777">
        <w:trPr>
          <w:trHeight w:val="490"/>
        </w:trPr>
        <w:tc>
          <w:tcPr>
            <w:tcW w:w="6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9AAEC6" w14:textId="77777777" w:rsidR="000E100B" w:rsidRDefault="003B606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2FB447" w14:textId="77777777" w:rsidR="000E100B" w:rsidRDefault="00DC451F"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10</w:t>
            </w:r>
          </w:p>
        </w:tc>
      </w:tr>
      <w:tr w:rsidR="000E100B" w14:paraId="7524BCA1" w14:textId="77777777">
        <w:trPr>
          <w:trHeight w:val="490"/>
        </w:trPr>
        <w:tc>
          <w:tcPr>
            <w:tcW w:w="6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690E7B" w14:textId="77777777" w:rsidR="000E100B" w:rsidRDefault="003B606F">
            <w:pPr>
              <w:spacing w:after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курсовая работа (проект) 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5D7A2C" w14:textId="77777777" w:rsidR="000E100B" w:rsidRPr="00F46F10" w:rsidRDefault="000E100B"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</w:tc>
      </w:tr>
      <w:tr w:rsidR="000E100B" w14:paraId="673292FF" w14:textId="77777777">
        <w:trPr>
          <w:trHeight w:val="267"/>
        </w:trPr>
        <w:tc>
          <w:tcPr>
            <w:tcW w:w="6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6553BE" w14:textId="218BB0D2" w:rsidR="000E100B" w:rsidRDefault="003B606F">
            <w:pPr>
              <w:spacing w:after="0"/>
            </w:pPr>
            <w:r>
              <w:rPr>
                <w:rFonts w:ascii="Times New Roman" w:hAnsi="Times New Roman" w:cs="Times New Roman"/>
                <w:i/>
              </w:rPr>
              <w:t>Самостоятельная работа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4A5F30" w14:textId="77777777" w:rsidR="000E100B" w:rsidRPr="00F46F10" w:rsidRDefault="000E100B"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</w:tc>
      </w:tr>
      <w:tr w:rsidR="000E100B" w14:paraId="419E37C3" w14:textId="77777777">
        <w:trPr>
          <w:trHeight w:val="331"/>
        </w:trPr>
        <w:tc>
          <w:tcPr>
            <w:tcW w:w="6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3E2352" w14:textId="77777777" w:rsidR="000E100B" w:rsidRDefault="003B606F">
            <w:pPr>
              <w:spacing w:after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DDBCBB" w14:textId="77777777" w:rsidR="000E100B" w:rsidRDefault="003B606F"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</w:tbl>
    <w:p w14:paraId="6DCE07E8" w14:textId="77777777" w:rsidR="000E100B" w:rsidRDefault="000E100B">
      <w:pPr>
        <w:spacing w:after="120"/>
        <w:rPr>
          <w:rFonts w:ascii="Times New Roman" w:hAnsi="Times New Roman" w:cs="Times New Roman"/>
          <w:b/>
          <w:i/>
        </w:rPr>
      </w:pPr>
    </w:p>
    <w:p w14:paraId="656B745B" w14:textId="77777777" w:rsidR="000E100B" w:rsidRDefault="000E100B">
      <w:pPr>
        <w:rPr>
          <w:rFonts w:ascii="Times New Roman" w:hAnsi="Times New Roman" w:cs="Times New Roman"/>
          <w:b/>
          <w:i/>
        </w:rPr>
      </w:pPr>
    </w:p>
    <w:p w14:paraId="665BB739" w14:textId="77777777" w:rsidR="000E100B" w:rsidRDefault="000E100B">
      <w:pPr>
        <w:rPr>
          <w:rFonts w:ascii="Times New Roman" w:hAnsi="Times New Roman" w:cs="Times New Roman"/>
          <w:b/>
          <w:i/>
        </w:rPr>
      </w:pPr>
    </w:p>
    <w:p w14:paraId="679102AF" w14:textId="77777777" w:rsidR="000E100B" w:rsidRDefault="000E100B">
      <w:pPr>
        <w:rPr>
          <w:rFonts w:ascii="Times New Roman" w:hAnsi="Times New Roman" w:cs="Times New Roman"/>
          <w:b/>
          <w:i/>
        </w:rPr>
      </w:pPr>
    </w:p>
    <w:p w14:paraId="4120F2E1" w14:textId="77777777" w:rsidR="000E100B" w:rsidRDefault="000E100B">
      <w:pPr>
        <w:rPr>
          <w:rFonts w:ascii="Times New Roman" w:hAnsi="Times New Roman" w:cs="Times New Roman"/>
          <w:b/>
          <w:i/>
        </w:rPr>
      </w:pPr>
    </w:p>
    <w:p w14:paraId="28126C85" w14:textId="77777777" w:rsidR="000E100B" w:rsidRDefault="000E100B">
      <w:pPr>
        <w:rPr>
          <w:rFonts w:ascii="Times New Roman" w:hAnsi="Times New Roman" w:cs="Times New Roman"/>
          <w:b/>
          <w:i/>
        </w:rPr>
        <w:sectPr w:rsidR="000E100B">
          <w:pgSz w:w="11906" w:h="16838"/>
          <w:pgMar w:top="851" w:right="850" w:bottom="284" w:left="1701" w:header="0" w:footer="0" w:gutter="0"/>
          <w:cols w:space="1701"/>
          <w:docGrid w:linePitch="360"/>
        </w:sectPr>
      </w:pPr>
    </w:p>
    <w:p w14:paraId="65D9E86E" w14:textId="77777777" w:rsidR="000E100B" w:rsidRDefault="003B606F">
      <w:pPr>
        <w:ind w:firstLine="709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Ind w:w="-118" w:type="dxa"/>
        <w:tblLayout w:type="fixed"/>
        <w:tblLook w:val="04A0" w:firstRow="1" w:lastRow="0" w:firstColumn="1" w:lastColumn="0" w:noHBand="0" w:noVBand="1"/>
      </w:tblPr>
      <w:tblGrid>
        <w:gridCol w:w="2352"/>
        <w:gridCol w:w="5699"/>
        <w:gridCol w:w="2691"/>
        <w:gridCol w:w="2397"/>
        <w:gridCol w:w="1789"/>
      </w:tblGrid>
      <w:tr w:rsidR="000E100B" w14:paraId="69948734" w14:textId="77777777" w:rsidTr="00291981">
        <w:trPr>
          <w:trHeight w:val="23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6B40D" w14:textId="77777777" w:rsidR="000E100B" w:rsidRDefault="003B606F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64CBC" w14:textId="77777777" w:rsidR="000E100B" w:rsidRDefault="003B606F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AA56F" w14:textId="77777777" w:rsidR="000E100B" w:rsidRDefault="003B606F" w:rsidP="009C774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964B2" w14:textId="070B35EB" w:rsidR="000E100B" w:rsidRDefault="003B606F" w:rsidP="009C774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Коды компетенций и личностных результатов,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формированию которых способствует элемент программы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8E48C" w14:textId="77777777" w:rsidR="000E100B" w:rsidRDefault="003B606F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Н/У/З</w:t>
            </w:r>
          </w:p>
        </w:tc>
      </w:tr>
      <w:tr w:rsidR="000E100B" w14:paraId="629D691E" w14:textId="77777777" w:rsidTr="00291981">
        <w:trPr>
          <w:trHeight w:val="23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3C683" w14:textId="77777777" w:rsidR="000E100B" w:rsidRDefault="003B606F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1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3434A" w14:textId="77777777" w:rsidR="000E100B" w:rsidRDefault="003B606F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95476" w14:textId="77777777" w:rsidR="000E100B" w:rsidRDefault="003B606F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A16E5" w14:textId="77777777" w:rsidR="000E100B" w:rsidRDefault="003B606F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D3BD6" w14:textId="77777777" w:rsidR="000E100B" w:rsidRDefault="003B606F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5</w:t>
            </w:r>
          </w:p>
        </w:tc>
      </w:tr>
      <w:tr w:rsidR="000E100B" w14:paraId="01F6A80A" w14:textId="77777777" w:rsidTr="00291981">
        <w:trPr>
          <w:trHeight w:val="23"/>
        </w:trPr>
        <w:tc>
          <w:tcPr>
            <w:tcW w:w="8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67EC9" w14:textId="77777777" w:rsidR="000E100B" w:rsidRDefault="003B606F" w:rsidP="009C774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="00291981" w:rsidRPr="004E7C55">
              <w:rPr>
                <w:rFonts w:ascii="Times New Roman" w:hAnsi="Times New Roman" w:cs="Times New Roman"/>
              </w:rPr>
              <w:t xml:space="preserve"> </w:t>
            </w:r>
            <w:r w:rsidR="00291981" w:rsidRPr="00291981">
              <w:rPr>
                <w:rFonts w:ascii="Times New Roman" w:hAnsi="Times New Roman" w:cs="Times New Roman"/>
                <w:b/>
              </w:rPr>
              <w:t>Человек в обществе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ACB85" w14:textId="77777777" w:rsidR="000E100B" w:rsidRDefault="003B606F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E99BD" w14:textId="77777777" w:rsidR="000E100B" w:rsidRDefault="000E100B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CBB35" w14:textId="77777777" w:rsidR="000E100B" w:rsidRDefault="000E100B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E100B" w14:paraId="5A5C2C8E" w14:textId="77777777" w:rsidTr="00291981">
        <w:trPr>
          <w:trHeight w:val="23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93B8E" w14:textId="77777777" w:rsidR="000E100B" w:rsidRPr="00291981" w:rsidRDefault="003B606F" w:rsidP="009C77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b/>
              </w:rPr>
            </w:pPr>
            <w:r w:rsidRPr="00291981">
              <w:rPr>
                <w:rFonts w:ascii="Times New Roman" w:eastAsia="Times New Roman" w:hAnsi="Times New Roman" w:cs="Times New Roman"/>
                <w:b/>
                <w:color w:val="000000"/>
              </w:rPr>
              <w:t>Тема 1.1.</w:t>
            </w:r>
          </w:p>
          <w:p w14:paraId="078EB213" w14:textId="77777777" w:rsidR="000E100B" w:rsidRDefault="003B606F" w:rsidP="009C77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</w:pPr>
            <w:r w:rsidRPr="00291981">
              <w:rPr>
                <w:rFonts w:ascii="Times New Roman" w:eastAsia="Times New Roman" w:hAnsi="Times New Roman" w:cs="Times New Roman"/>
                <w:b/>
                <w:color w:val="000000"/>
              </w:rPr>
              <w:t>Биосоциальная природа человека и его деятельность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23449" w14:textId="77777777" w:rsidR="000E100B" w:rsidRPr="003C52DF" w:rsidRDefault="003C52DF" w:rsidP="009C77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52DF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C7C88" w14:textId="77777777" w:rsidR="000E100B" w:rsidRPr="00FD722E" w:rsidRDefault="003B606F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D722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24718" w14:textId="77777777" w:rsidR="000E100B" w:rsidRDefault="000E100B" w:rsidP="009C774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E4DD1" w14:textId="77777777" w:rsidR="000E100B" w:rsidRDefault="000E100B" w:rsidP="009C774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91981" w14:paraId="009D18B4" w14:textId="77777777" w:rsidTr="00291981">
        <w:trPr>
          <w:trHeight w:val="1018"/>
        </w:trPr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6376D" w14:textId="77777777" w:rsidR="00291981" w:rsidRDefault="00291981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92364" w14:textId="77777777" w:rsidR="00291981" w:rsidRPr="000C09CF" w:rsidRDefault="00291981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 как</w:t>
            </w:r>
            <w:r>
              <w:rPr>
                <w:rFonts w:ascii="Times New Roman" w:hAnsi="Times New Roman" w:cs="Times New Roman"/>
              </w:rPr>
              <w:tab/>
              <w:t>результат биологической и социокультурной</w:t>
            </w:r>
            <w:r>
              <w:rPr>
                <w:rFonts w:ascii="Times New Roman" w:hAnsi="Times New Roman" w:cs="Times New Roman"/>
              </w:rPr>
              <w:tab/>
              <w:t xml:space="preserve">эволюции. </w:t>
            </w:r>
            <w:r w:rsidRPr="000C09CF">
              <w:rPr>
                <w:rFonts w:ascii="Times New Roman" w:hAnsi="Times New Roman" w:cs="Times New Roman"/>
              </w:rPr>
              <w:t>Влияние социокультурных факторов   на   формирование   личности.   Личность   в   современном</w:t>
            </w:r>
            <w:r>
              <w:rPr>
                <w:rFonts w:ascii="Times New Roman" w:hAnsi="Times New Roman" w:cs="Times New Roman"/>
              </w:rPr>
              <w:t xml:space="preserve"> обществе. Коммуникативные</w:t>
            </w:r>
            <w:r>
              <w:rPr>
                <w:rFonts w:ascii="Times New Roman" w:hAnsi="Times New Roman" w:cs="Times New Roman"/>
              </w:rPr>
              <w:tab/>
              <w:t xml:space="preserve">качества личности. Мировоззрение, его </w:t>
            </w:r>
            <w:r w:rsidRPr="000C09CF">
              <w:rPr>
                <w:rFonts w:ascii="Times New Roman" w:hAnsi="Times New Roman" w:cs="Times New Roman"/>
              </w:rPr>
              <w:t>роль</w:t>
            </w:r>
            <w:r w:rsidRPr="000C09CF">
              <w:rPr>
                <w:rFonts w:ascii="Times New Roman" w:hAnsi="Times New Roman" w:cs="Times New Roman"/>
              </w:rPr>
              <w:tab/>
              <w:t>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FA883" w14:textId="77777777" w:rsidR="00291981" w:rsidRPr="00114B3D" w:rsidRDefault="002919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0AD18" w14:textId="28581EE7" w:rsidR="00291981" w:rsidRPr="00FD722E" w:rsidRDefault="002919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 xml:space="preserve">ОК </w:t>
            </w:r>
            <w:r w:rsidR="00FD18A7">
              <w:rPr>
                <w:rFonts w:ascii="Times New Roman" w:hAnsi="Times New Roman" w:cs="Times New Roman"/>
                <w:bCs/>
              </w:rPr>
              <w:t>0</w:t>
            </w:r>
            <w:r w:rsidRPr="00FD722E">
              <w:rPr>
                <w:rFonts w:ascii="Times New Roman" w:hAnsi="Times New Roman" w:cs="Times New Roman"/>
                <w:bCs/>
              </w:rPr>
              <w:t>6</w:t>
            </w:r>
          </w:p>
          <w:p w14:paraId="5A6D1CCD" w14:textId="77777777" w:rsidR="00291981" w:rsidRPr="00FD722E" w:rsidRDefault="00291981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722E">
              <w:rPr>
                <w:rFonts w:ascii="Times New Roman" w:hAnsi="Times New Roman" w:cs="Times New Roman"/>
              </w:rPr>
              <w:t>ЛР 1</w:t>
            </w:r>
          </w:p>
          <w:p w14:paraId="26F6CF52" w14:textId="77777777" w:rsidR="00291981" w:rsidRPr="00FD722E" w:rsidRDefault="00291981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722E">
              <w:rPr>
                <w:rFonts w:ascii="Times New Roman" w:hAnsi="Times New Roman" w:cs="Times New Roman"/>
              </w:rPr>
              <w:t>ЛР 2</w:t>
            </w:r>
          </w:p>
          <w:p w14:paraId="657C5760" w14:textId="77777777" w:rsidR="00291981" w:rsidRPr="00FD722E" w:rsidRDefault="00291981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0EEDD" w14:textId="77777777" w:rsidR="00291981" w:rsidRPr="00FD722E" w:rsidRDefault="002919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FD722E">
              <w:rPr>
                <w:rFonts w:ascii="Times New Roman" w:eastAsia="Times New Roman" w:hAnsi="Times New Roman" w:cs="Times New Roman"/>
                <w:color w:val="000000"/>
              </w:rPr>
              <w:t>Уо</w:t>
            </w:r>
            <w:proofErr w:type="spellEnd"/>
            <w:r w:rsidRPr="00FD722E">
              <w:rPr>
                <w:rFonts w:ascii="Times New Roman" w:eastAsia="Times New Roman" w:hAnsi="Times New Roman" w:cs="Times New Roman"/>
                <w:color w:val="000000"/>
              </w:rPr>
              <w:t xml:space="preserve"> 06.01</w:t>
            </w:r>
            <w:r w:rsidRPr="00FD722E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66489130" w14:textId="77777777" w:rsidR="00114B3D" w:rsidRPr="00FD722E" w:rsidRDefault="00114B3D" w:rsidP="009C77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</w:rPr>
              <w:t xml:space="preserve"> 06.01</w:t>
            </w:r>
          </w:p>
          <w:p w14:paraId="08F6D6DA" w14:textId="77777777" w:rsidR="00291981" w:rsidRPr="00FD722E" w:rsidRDefault="002919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91981" w14:paraId="758519D4" w14:textId="77777777" w:rsidTr="00291981">
        <w:trPr>
          <w:trHeight w:val="23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96B03" w14:textId="77777777" w:rsidR="00291981" w:rsidRDefault="0037383D" w:rsidP="009C77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  <w:r w:rsidR="002919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Деятельность- способ существования людей.</w:t>
            </w:r>
          </w:p>
          <w:p w14:paraId="3B1B1FB8" w14:textId="77777777" w:rsidR="00291981" w:rsidRDefault="00291981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C9BB8" w14:textId="77777777" w:rsidR="00291981" w:rsidRPr="000C09CF" w:rsidRDefault="003C52DF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52DF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E90C1" w14:textId="77777777" w:rsidR="00291981" w:rsidRPr="00FD722E" w:rsidRDefault="0037383D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22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3E45A" w14:textId="77777777" w:rsidR="00291981" w:rsidRDefault="002919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C18ED" w14:textId="77777777" w:rsidR="00291981" w:rsidRPr="00FD722E" w:rsidRDefault="002919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37383D" w14:paraId="1A7F1410" w14:textId="77777777" w:rsidTr="00291981">
        <w:trPr>
          <w:trHeight w:val="1663"/>
        </w:trPr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CE323" w14:textId="77777777" w:rsidR="0037383D" w:rsidRDefault="0037383D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278C6" w14:textId="77777777" w:rsidR="0037383D" w:rsidRDefault="0037383D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7C55">
              <w:rPr>
                <w:rFonts w:ascii="Times New Roman" w:hAnsi="Times New Roman" w:cs="Times New Roman"/>
              </w:rPr>
              <w:t>Деятельность и   ее   структура.   Мотивация   деятельности.   Потребности   и   интересы. Многообразие видов деятельности. Свобода и необходимость в деятельности человека. Познавательная деятельность</w:t>
            </w:r>
          </w:p>
          <w:p w14:paraId="1B403393" w14:textId="77777777" w:rsidR="0037383D" w:rsidRPr="004E7C55" w:rsidRDefault="0037383D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75A9C" w14:textId="77777777" w:rsidR="0037383D" w:rsidRPr="00114B3D" w:rsidRDefault="0037383D" w:rsidP="009C7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BBBBB" w14:textId="57A644CE" w:rsidR="0037383D" w:rsidRPr="00FD722E" w:rsidRDefault="0037383D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 xml:space="preserve">ОК </w:t>
            </w:r>
            <w:r w:rsidR="00FD18A7">
              <w:rPr>
                <w:rFonts w:ascii="Times New Roman" w:hAnsi="Times New Roman" w:cs="Times New Roman"/>
                <w:bCs/>
              </w:rPr>
              <w:t>0</w:t>
            </w:r>
            <w:r w:rsidR="00114B3D" w:rsidRPr="00FD722E">
              <w:rPr>
                <w:rFonts w:ascii="Times New Roman" w:hAnsi="Times New Roman" w:cs="Times New Roman"/>
                <w:bCs/>
              </w:rPr>
              <w:t>3</w:t>
            </w:r>
          </w:p>
          <w:p w14:paraId="7ACDE373" w14:textId="77777777" w:rsidR="0037383D" w:rsidRPr="00FD722E" w:rsidRDefault="0037383D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722E">
              <w:rPr>
                <w:rFonts w:ascii="Times New Roman" w:hAnsi="Times New Roman" w:cs="Times New Roman"/>
              </w:rPr>
              <w:t xml:space="preserve">ЛР </w:t>
            </w:r>
            <w:r w:rsidR="00114B3D" w:rsidRPr="00FD722E">
              <w:rPr>
                <w:rFonts w:ascii="Times New Roman" w:hAnsi="Times New Roman" w:cs="Times New Roman"/>
              </w:rPr>
              <w:t>1</w:t>
            </w:r>
          </w:p>
          <w:p w14:paraId="479BAFFB" w14:textId="77777777" w:rsidR="0037383D" w:rsidRPr="00FD722E" w:rsidRDefault="0037383D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722E">
              <w:rPr>
                <w:rFonts w:ascii="Times New Roman" w:hAnsi="Times New Roman" w:cs="Times New Roman"/>
              </w:rPr>
              <w:t xml:space="preserve">ЛР </w:t>
            </w:r>
            <w:r w:rsidR="00114B3D" w:rsidRPr="00FD722E">
              <w:rPr>
                <w:rFonts w:ascii="Times New Roman" w:hAnsi="Times New Roman" w:cs="Times New Roman"/>
              </w:rPr>
              <w:t>2</w:t>
            </w:r>
          </w:p>
          <w:p w14:paraId="3ABB1E1B" w14:textId="77777777" w:rsidR="00114B3D" w:rsidRPr="00FD722E" w:rsidRDefault="00114B3D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</w:rPr>
              <w:t>ЛР3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EB731" w14:textId="77777777" w:rsidR="0037383D" w:rsidRPr="00FD722E" w:rsidRDefault="0037383D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="00114B3D" w:rsidRPr="00FD722E">
              <w:rPr>
                <w:rFonts w:ascii="Times New Roman" w:hAnsi="Times New Roman" w:cs="Times New Roman"/>
                <w:bCs/>
                <w:iCs/>
              </w:rPr>
              <w:t>03.03</w:t>
            </w:r>
          </w:p>
          <w:p w14:paraId="1346B449" w14:textId="77777777" w:rsidR="00114B3D" w:rsidRPr="00FD722E" w:rsidRDefault="00114B3D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</w:tc>
      </w:tr>
      <w:tr w:rsidR="0037383D" w14:paraId="3C41D917" w14:textId="77777777" w:rsidTr="00291981">
        <w:trPr>
          <w:trHeight w:val="380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15E7D" w14:textId="77777777" w:rsidR="0037383D" w:rsidRDefault="0037383D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1.3.Знания и познания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2AF7C" w14:textId="77777777" w:rsidR="0037383D" w:rsidRDefault="0037383D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30C3A" w14:textId="77777777" w:rsidR="0037383D" w:rsidRPr="00FD722E" w:rsidRDefault="0037383D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22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8E149" w14:textId="77777777" w:rsidR="0037383D" w:rsidRPr="00FD722E" w:rsidRDefault="0037383D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7B404" w14:textId="77777777" w:rsidR="0037383D" w:rsidRPr="00FD722E" w:rsidRDefault="0037383D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7383D" w14:paraId="315921BF" w14:textId="77777777" w:rsidTr="00291981">
        <w:trPr>
          <w:trHeight w:val="23"/>
        </w:trPr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226D0" w14:textId="77777777" w:rsidR="0037383D" w:rsidRDefault="0037383D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7E323" w14:textId="77777777" w:rsidR="0037383D" w:rsidRPr="004E7C55" w:rsidRDefault="0037383D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7C55">
              <w:rPr>
                <w:rFonts w:ascii="Times New Roman" w:hAnsi="Times New Roman" w:cs="Times New Roman"/>
              </w:rPr>
              <w:t>Познание мира. Чувственное и рациональное познание. Мышление, его формы и методы.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7C55">
              <w:rPr>
                <w:rFonts w:ascii="Times New Roman" w:hAnsi="Times New Roman" w:cs="Times New Roman"/>
              </w:rPr>
              <w:t>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18CEF" w14:textId="77777777" w:rsidR="0037383D" w:rsidRPr="00FD722E" w:rsidRDefault="0037383D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870CA" w14:textId="20AA7837" w:rsidR="00114B3D" w:rsidRPr="00FD722E" w:rsidRDefault="00114B3D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 xml:space="preserve">ОК </w:t>
            </w:r>
            <w:r w:rsidR="00FD18A7">
              <w:rPr>
                <w:rFonts w:ascii="Times New Roman" w:hAnsi="Times New Roman" w:cs="Times New Roman"/>
                <w:bCs/>
              </w:rPr>
              <w:t>0</w:t>
            </w:r>
            <w:r w:rsidRPr="00FD722E">
              <w:rPr>
                <w:rFonts w:ascii="Times New Roman" w:hAnsi="Times New Roman" w:cs="Times New Roman"/>
                <w:bCs/>
              </w:rPr>
              <w:t>3</w:t>
            </w:r>
          </w:p>
          <w:p w14:paraId="29FB9F32" w14:textId="77777777" w:rsidR="00114B3D" w:rsidRPr="00FD722E" w:rsidRDefault="00114B3D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722E">
              <w:rPr>
                <w:rFonts w:ascii="Times New Roman" w:hAnsi="Times New Roman" w:cs="Times New Roman"/>
              </w:rPr>
              <w:t>ЛР 1</w:t>
            </w:r>
          </w:p>
          <w:p w14:paraId="35170247" w14:textId="77777777" w:rsidR="00114B3D" w:rsidRPr="00FD722E" w:rsidRDefault="00114B3D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722E">
              <w:rPr>
                <w:rFonts w:ascii="Times New Roman" w:hAnsi="Times New Roman" w:cs="Times New Roman"/>
              </w:rPr>
              <w:t>ЛР 2</w:t>
            </w:r>
          </w:p>
          <w:p w14:paraId="4EBF31B6" w14:textId="77777777" w:rsidR="0037383D" w:rsidRPr="00FD722E" w:rsidRDefault="00114B3D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</w:rPr>
              <w:t>ЛР3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2FDBE" w14:textId="77777777" w:rsidR="00114B3D" w:rsidRPr="00FD722E" w:rsidRDefault="00114B3D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7A2D27B4" w14:textId="77777777" w:rsidR="0037383D" w:rsidRPr="00FD722E" w:rsidRDefault="00114B3D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</w:tc>
      </w:tr>
      <w:tr w:rsidR="0037383D" w14:paraId="118CD834" w14:textId="77777777" w:rsidTr="00291981">
        <w:trPr>
          <w:trHeight w:val="23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071E1" w14:textId="77777777" w:rsidR="0037383D" w:rsidRDefault="0037383D" w:rsidP="009C7746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1.5 </w:t>
            </w:r>
            <w:r w:rsidRPr="0037383D">
              <w:rPr>
                <w:rFonts w:ascii="Times New Roman" w:hAnsi="Times New Roman" w:cs="Times New Roman"/>
                <w:b/>
              </w:rPr>
              <w:lastRenderedPageBreak/>
              <w:t>Мировоззрение, его структура и типы мировоззрения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DA83E" w14:textId="77777777" w:rsidR="0037383D" w:rsidRPr="004E7C55" w:rsidRDefault="003C52DF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52DF">
              <w:rPr>
                <w:rFonts w:ascii="Times New Roman" w:hAnsi="Times New Roman" w:cs="Times New Roman"/>
                <w:b/>
              </w:rPr>
              <w:lastRenderedPageBreak/>
              <w:t>Содержание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C34C2" w14:textId="77777777" w:rsidR="0037383D" w:rsidRPr="00FD722E" w:rsidRDefault="0037383D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22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AEF8" w14:textId="77777777" w:rsidR="0037383D" w:rsidRPr="00FD722E" w:rsidRDefault="0037383D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55EA6" w14:textId="77777777" w:rsidR="0037383D" w:rsidRPr="00FD722E" w:rsidRDefault="0037383D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37383D" w14:paraId="15E37E5D" w14:textId="77777777" w:rsidTr="00536A07">
        <w:trPr>
          <w:trHeight w:val="23"/>
        </w:trPr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F0AD2" w14:textId="77777777" w:rsidR="0037383D" w:rsidRDefault="0037383D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F0283" w14:textId="77777777" w:rsidR="0037383D" w:rsidRPr="004E7C55" w:rsidRDefault="0037383D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7C55">
              <w:rPr>
                <w:rFonts w:ascii="Times New Roman" w:hAnsi="Times New Roman" w:cs="Times New Roman"/>
              </w:rPr>
              <w:t>Мировоззрение, его структура и типы мировоззрения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04ED4" w14:textId="77777777" w:rsidR="0037383D" w:rsidRPr="00114B3D" w:rsidRDefault="0037383D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D02CA" w14:textId="46D2A69A" w:rsidR="00114B3D" w:rsidRPr="00FD722E" w:rsidRDefault="00114B3D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 xml:space="preserve">ОК </w:t>
            </w:r>
            <w:r w:rsidR="00FD18A7">
              <w:rPr>
                <w:rFonts w:ascii="Times New Roman" w:hAnsi="Times New Roman" w:cs="Times New Roman"/>
                <w:bCs/>
              </w:rPr>
              <w:t>0</w:t>
            </w:r>
            <w:r w:rsidRPr="00FD722E">
              <w:rPr>
                <w:rFonts w:ascii="Times New Roman" w:hAnsi="Times New Roman" w:cs="Times New Roman"/>
                <w:bCs/>
              </w:rPr>
              <w:t>3</w:t>
            </w:r>
          </w:p>
          <w:p w14:paraId="5530EF2D" w14:textId="77777777" w:rsidR="00114B3D" w:rsidRPr="00FD722E" w:rsidRDefault="00114B3D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722E">
              <w:rPr>
                <w:rFonts w:ascii="Times New Roman" w:hAnsi="Times New Roman" w:cs="Times New Roman"/>
              </w:rPr>
              <w:t>ЛР 1</w:t>
            </w:r>
          </w:p>
          <w:p w14:paraId="51546B7C" w14:textId="77777777" w:rsidR="00114B3D" w:rsidRPr="00FD722E" w:rsidRDefault="00114B3D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722E">
              <w:rPr>
                <w:rFonts w:ascii="Times New Roman" w:hAnsi="Times New Roman" w:cs="Times New Roman"/>
              </w:rPr>
              <w:t>ЛР 2</w:t>
            </w:r>
          </w:p>
          <w:p w14:paraId="2EAC6198" w14:textId="1A4E4CDF" w:rsidR="0037383D" w:rsidRPr="00FD722E" w:rsidRDefault="00114B3D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</w:rPr>
              <w:t>ЛР</w:t>
            </w:r>
            <w:r w:rsidR="00FD18A7">
              <w:rPr>
                <w:rFonts w:ascii="Times New Roman" w:hAnsi="Times New Roman" w:cs="Times New Roman"/>
              </w:rPr>
              <w:t xml:space="preserve"> </w:t>
            </w:r>
            <w:r w:rsidRPr="00FD72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8CD20" w14:textId="77777777" w:rsidR="0037383D" w:rsidRPr="00FD722E" w:rsidRDefault="00A67223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</w:rPr>
              <w:t xml:space="preserve"> 03</w:t>
            </w:r>
            <w:r w:rsidR="00114B3D" w:rsidRPr="00FD722E">
              <w:rPr>
                <w:rFonts w:ascii="Times New Roman" w:hAnsi="Times New Roman" w:cs="Times New Roman"/>
                <w:bCs/>
              </w:rPr>
              <w:t>.01</w:t>
            </w:r>
          </w:p>
          <w:p w14:paraId="0652145A" w14:textId="77777777" w:rsidR="00114B3D" w:rsidRPr="00FD722E" w:rsidRDefault="00A67223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</w:rPr>
              <w:t xml:space="preserve"> 03</w:t>
            </w:r>
            <w:r w:rsidR="00114B3D" w:rsidRPr="00FD722E">
              <w:rPr>
                <w:rFonts w:ascii="Times New Roman" w:hAnsi="Times New Roman" w:cs="Times New Roman"/>
                <w:bCs/>
              </w:rPr>
              <w:t>.01</w:t>
            </w:r>
          </w:p>
        </w:tc>
      </w:tr>
      <w:tr w:rsidR="0037383D" w14:paraId="427A5D04" w14:textId="77777777" w:rsidTr="00291981">
        <w:trPr>
          <w:trHeight w:val="23"/>
        </w:trPr>
        <w:tc>
          <w:tcPr>
            <w:tcW w:w="8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37C11" w14:textId="77777777" w:rsidR="0037383D" w:rsidRPr="0040533F" w:rsidRDefault="0037383D" w:rsidP="009C7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</w:t>
            </w:r>
            <w:r w:rsidRPr="004053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40533F" w:rsidRPr="0040533F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 как единая динамичная система. Глобальные вызовы ХХ</w:t>
            </w:r>
            <w:r w:rsidR="0040533F" w:rsidRPr="004053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40533F" w:rsidRPr="004053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B808E" w14:textId="77777777" w:rsidR="0037383D" w:rsidRDefault="0040533F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F7C0A" w14:textId="77777777" w:rsidR="0037383D" w:rsidRPr="00FD722E" w:rsidRDefault="0037383D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644CE" w14:textId="77777777" w:rsidR="0037383D" w:rsidRPr="00FD722E" w:rsidRDefault="0037383D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37383D" w14:paraId="780454DB" w14:textId="77777777" w:rsidTr="00291981">
        <w:trPr>
          <w:trHeight w:val="23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F358C" w14:textId="77777777" w:rsidR="0037383D" w:rsidRDefault="0037383D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0533F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 как система.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6268E" w14:textId="77777777" w:rsidR="0037383D" w:rsidRDefault="0037383D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2089A" w14:textId="77777777" w:rsidR="0037383D" w:rsidRPr="00FD722E" w:rsidRDefault="0040533F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22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0CED0" w14:textId="77777777" w:rsidR="0037383D" w:rsidRPr="00FD722E" w:rsidRDefault="0037383D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AFDB7" w14:textId="77777777" w:rsidR="0037383D" w:rsidRPr="00FD722E" w:rsidRDefault="0037383D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40533F" w14:paraId="15D27F4B" w14:textId="77777777" w:rsidTr="00536A07">
        <w:trPr>
          <w:trHeight w:val="23"/>
        </w:trPr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84DAB" w14:textId="77777777" w:rsidR="0040533F" w:rsidRDefault="0040533F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8798D" w14:textId="77777777" w:rsidR="0040533F" w:rsidRPr="004E7C55" w:rsidRDefault="0040533F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7C55">
              <w:rPr>
                <w:rFonts w:ascii="Times New Roman" w:hAnsi="Times New Roman" w:cs="Times New Roman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</w:t>
            </w:r>
            <w:r>
              <w:rPr>
                <w:rFonts w:ascii="Times New Roman" w:hAnsi="Times New Roman" w:cs="Times New Roman"/>
              </w:rPr>
              <w:t>.</w:t>
            </w:r>
            <w:r w:rsidRPr="004E7C55">
              <w:rPr>
                <w:rFonts w:ascii="Times New Roman" w:hAnsi="Times New Roman" w:cs="Times New Roman"/>
              </w:rPr>
              <w:t xml:space="preserve"> Типы обществ. Постиндустриальное (информационное) общество и его особенности.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C0DA9" w14:textId="77777777" w:rsidR="0040533F" w:rsidRPr="00114B3D" w:rsidRDefault="0040533F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4D466" w14:textId="48E7C234" w:rsidR="00114B3D" w:rsidRPr="00FD722E" w:rsidRDefault="00114B3D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 xml:space="preserve">ОК </w:t>
            </w:r>
            <w:r w:rsidR="00FD18A7">
              <w:rPr>
                <w:rFonts w:ascii="Times New Roman" w:hAnsi="Times New Roman" w:cs="Times New Roman"/>
                <w:bCs/>
              </w:rPr>
              <w:t>0</w:t>
            </w:r>
            <w:r w:rsidRPr="00FD722E">
              <w:rPr>
                <w:rFonts w:ascii="Times New Roman" w:hAnsi="Times New Roman" w:cs="Times New Roman"/>
                <w:bCs/>
              </w:rPr>
              <w:t>6</w:t>
            </w:r>
          </w:p>
          <w:p w14:paraId="3B253C40" w14:textId="77777777" w:rsidR="00114B3D" w:rsidRPr="00FD722E" w:rsidRDefault="00114B3D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722E">
              <w:rPr>
                <w:rFonts w:ascii="Times New Roman" w:hAnsi="Times New Roman" w:cs="Times New Roman"/>
              </w:rPr>
              <w:t>ЛР 1</w:t>
            </w:r>
          </w:p>
          <w:p w14:paraId="1E852C02" w14:textId="77777777" w:rsidR="00114B3D" w:rsidRPr="00FD722E" w:rsidRDefault="00114B3D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722E">
              <w:rPr>
                <w:rFonts w:ascii="Times New Roman" w:hAnsi="Times New Roman" w:cs="Times New Roman"/>
              </w:rPr>
              <w:t>ЛР 2</w:t>
            </w:r>
          </w:p>
          <w:p w14:paraId="75F60A83" w14:textId="7E1231C2" w:rsidR="0040533F" w:rsidRPr="00FD722E" w:rsidRDefault="00114B3D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</w:rPr>
              <w:t>ЛР</w:t>
            </w:r>
            <w:r w:rsidR="00FD18A7">
              <w:rPr>
                <w:rFonts w:ascii="Times New Roman" w:hAnsi="Times New Roman" w:cs="Times New Roman"/>
              </w:rPr>
              <w:t xml:space="preserve"> </w:t>
            </w:r>
            <w:r w:rsidRPr="00FD72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E2FDC" w14:textId="77777777" w:rsidR="00114B3D" w:rsidRPr="00FD722E" w:rsidRDefault="00114B3D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</w:rPr>
              <w:t xml:space="preserve"> 06.01</w:t>
            </w:r>
          </w:p>
          <w:p w14:paraId="047EF6E6" w14:textId="77777777" w:rsidR="0040533F" w:rsidRPr="00FD722E" w:rsidRDefault="00114B3D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</w:rPr>
              <w:t xml:space="preserve"> 06.01</w:t>
            </w:r>
          </w:p>
        </w:tc>
      </w:tr>
      <w:tr w:rsidR="008E0481" w14:paraId="6D5755F2" w14:textId="77777777" w:rsidTr="008E0481">
        <w:trPr>
          <w:trHeight w:val="267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6A1A64" w14:textId="77777777" w:rsidR="008E0481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 Глобализация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83465E" w14:textId="77777777" w:rsidR="008E0481" w:rsidRPr="004E7C55" w:rsidRDefault="00FD722E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52DF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2F6E65" w14:textId="77777777" w:rsidR="008E0481" w:rsidRPr="00FD722E" w:rsidRDefault="008E0481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D722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AB0843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68B794" w14:textId="77777777" w:rsidR="008E0481" w:rsidRPr="00FD722E" w:rsidRDefault="008E04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8E0481" w14:paraId="1003E1A0" w14:textId="77777777" w:rsidTr="008E0481">
        <w:trPr>
          <w:trHeight w:val="1880"/>
        </w:trPr>
        <w:tc>
          <w:tcPr>
            <w:tcW w:w="2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9130F" w14:textId="77777777" w:rsidR="008E0481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D00E4" w14:textId="77777777" w:rsidR="008E0481" w:rsidRDefault="008E0481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7C55">
              <w:rPr>
                <w:rFonts w:ascii="Times New Roman" w:hAnsi="Times New Roman" w:cs="Times New Roman"/>
              </w:rPr>
              <w:t>Роль массовой коммуникации в современном обществе. Многообразие путей и форм прогресс, его критерии. Противоречивый характер прогресса. Глобализация и ее противоречивые последствия</w:t>
            </w:r>
            <w:r>
              <w:rPr>
                <w:rFonts w:ascii="Times New Roman" w:hAnsi="Times New Roman" w:cs="Times New Roman"/>
              </w:rPr>
              <w:t>.</w:t>
            </w:r>
            <w:r w:rsidRPr="004E7C55">
              <w:rPr>
                <w:rFonts w:ascii="Times New Roman" w:hAnsi="Times New Roman" w:cs="Times New Roman"/>
              </w:rPr>
              <w:t xml:space="preserve"> Российское общество и человек перед лицом угроз и вызовов XXI в.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7E786" w14:textId="77777777" w:rsidR="008E0481" w:rsidRPr="00114B3D" w:rsidRDefault="008E0481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9B81A" w14:textId="1B0BDCC2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 xml:space="preserve">ОК </w:t>
            </w:r>
            <w:r w:rsidR="00FD18A7">
              <w:rPr>
                <w:rFonts w:ascii="Times New Roman" w:hAnsi="Times New Roman" w:cs="Times New Roman"/>
                <w:bCs/>
              </w:rPr>
              <w:t>0</w:t>
            </w:r>
            <w:r w:rsidRPr="00FD722E">
              <w:rPr>
                <w:rFonts w:ascii="Times New Roman" w:hAnsi="Times New Roman" w:cs="Times New Roman"/>
                <w:bCs/>
              </w:rPr>
              <w:t>6</w:t>
            </w:r>
          </w:p>
          <w:p w14:paraId="74288EAA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722E">
              <w:rPr>
                <w:rFonts w:ascii="Times New Roman" w:hAnsi="Times New Roman" w:cs="Times New Roman"/>
              </w:rPr>
              <w:t>ЛР 1</w:t>
            </w:r>
          </w:p>
          <w:p w14:paraId="52F60C10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722E">
              <w:rPr>
                <w:rFonts w:ascii="Times New Roman" w:hAnsi="Times New Roman" w:cs="Times New Roman"/>
              </w:rPr>
              <w:t>ЛР 2</w:t>
            </w:r>
          </w:p>
          <w:p w14:paraId="4439A8D7" w14:textId="3120CCED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</w:rPr>
              <w:t>ЛР</w:t>
            </w:r>
            <w:r w:rsidR="00FD18A7">
              <w:rPr>
                <w:rFonts w:ascii="Times New Roman" w:hAnsi="Times New Roman" w:cs="Times New Roman"/>
              </w:rPr>
              <w:t xml:space="preserve"> </w:t>
            </w:r>
            <w:r w:rsidRPr="00FD72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F1093" w14:textId="77777777" w:rsidR="008E0481" w:rsidRPr="00FD722E" w:rsidRDefault="008E04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</w:rPr>
              <w:t xml:space="preserve"> 06.01</w:t>
            </w:r>
          </w:p>
          <w:p w14:paraId="23FBDAC1" w14:textId="77777777" w:rsidR="008E0481" w:rsidRPr="00FD722E" w:rsidRDefault="008E04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</w:rPr>
              <w:t xml:space="preserve"> 06.01</w:t>
            </w:r>
          </w:p>
        </w:tc>
      </w:tr>
      <w:tr w:rsidR="0040533F" w14:paraId="3E3439AB" w14:textId="77777777" w:rsidTr="00536A07">
        <w:trPr>
          <w:trHeight w:val="23"/>
        </w:trPr>
        <w:tc>
          <w:tcPr>
            <w:tcW w:w="8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383D9" w14:textId="77777777" w:rsidR="0040533F" w:rsidRDefault="0040533F" w:rsidP="009C7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533F">
              <w:rPr>
                <w:rFonts w:ascii="Times New Roman" w:hAnsi="Times New Roman" w:cs="Times New Roman"/>
                <w:b/>
              </w:rPr>
              <w:t>Духовная культура</w:t>
            </w:r>
            <w:r w:rsidRPr="004053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61C09" w14:textId="77777777" w:rsidR="0040533F" w:rsidRPr="004E7C55" w:rsidRDefault="0040533F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E5704" w14:textId="77777777" w:rsidR="0040533F" w:rsidRPr="00FD722E" w:rsidRDefault="0040533F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D14CF" w14:textId="77777777" w:rsidR="0040533F" w:rsidRPr="00FD722E" w:rsidRDefault="0040533F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3A6A7B" w14:paraId="0E26B5F1" w14:textId="77777777" w:rsidTr="00291981">
        <w:trPr>
          <w:trHeight w:val="289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52152" w14:textId="77777777" w:rsidR="003A6A7B" w:rsidRPr="003A6A7B" w:rsidRDefault="003A6A7B" w:rsidP="009C77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3.1  </w:t>
            </w:r>
            <w:r w:rsidRPr="003A6A7B">
              <w:rPr>
                <w:rFonts w:ascii="Times New Roman" w:hAnsi="Times New Roman" w:cs="Times New Roman"/>
                <w:b/>
              </w:rPr>
              <w:t>Духовная культура</w:t>
            </w:r>
          </w:p>
          <w:p w14:paraId="182C3C94" w14:textId="77777777" w:rsidR="003A6A7B" w:rsidRPr="004E7C55" w:rsidRDefault="003A6A7B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6A7B">
              <w:rPr>
                <w:rFonts w:ascii="Times New Roman" w:hAnsi="Times New Roman" w:cs="Times New Roman"/>
                <w:b/>
              </w:rPr>
              <w:t>личности и общества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CC1EB" w14:textId="77777777" w:rsidR="003A6A7B" w:rsidRPr="003A6A7B" w:rsidRDefault="003A6A7B" w:rsidP="009C77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Pr="003A6A7B">
              <w:rPr>
                <w:rFonts w:ascii="Times New Roman" w:hAnsi="Times New Roman" w:cs="Times New Roman"/>
                <w:b/>
              </w:rPr>
              <w:t>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85181" w14:textId="77777777" w:rsidR="003A6A7B" w:rsidRPr="00A67223" w:rsidRDefault="003A6A7B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67223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B8288" w14:textId="77777777" w:rsidR="003A6A7B" w:rsidRPr="00FD722E" w:rsidRDefault="003A6A7B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B4584" w14:textId="77777777" w:rsidR="003A6A7B" w:rsidRPr="00FD722E" w:rsidRDefault="003A6A7B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3A6A7B" w14:paraId="241E738E" w14:textId="77777777" w:rsidTr="00291981">
        <w:trPr>
          <w:trHeight w:val="23"/>
        </w:trPr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EA1FC" w14:textId="77777777" w:rsidR="003A6A7B" w:rsidRDefault="003A6A7B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92CAA" w14:textId="77777777" w:rsidR="003A6A7B" w:rsidRPr="004E7C55" w:rsidRDefault="003A6A7B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7C55">
              <w:rPr>
                <w:rFonts w:ascii="Times New Roman" w:hAnsi="Times New Roman" w:cs="Times New Roman"/>
              </w:rPr>
              <w:t>Духовная</w:t>
            </w:r>
            <w:r w:rsidRPr="004E7C55">
              <w:rPr>
                <w:rFonts w:ascii="Times New Roman" w:hAnsi="Times New Roman" w:cs="Times New Roman"/>
              </w:rPr>
              <w:tab/>
            </w:r>
            <w:r w:rsidR="00FD722E">
              <w:rPr>
                <w:rFonts w:ascii="Times New Roman" w:hAnsi="Times New Roman" w:cs="Times New Roman"/>
              </w:rPr>
              <w:t>деятельность</w:t>
            </w:r>
            <w:r w:rsidR="00FD722E">
              <w:rPr>
                <w:rFonts w:ascii="Times New Roman" w:hAnsi="Times New Roman" w:cs="Times New Roman"/>
              </w:rPr>
              <w:tab/>
              <w:t xml:space="preserve">человека. Духовные </w:t>
            </w:r>
            <w:r w:rsidRPr="004E7C55">
              <w:rPr>
                <w:rFonts w:ascii="Times New Roman" w:hAnsi="Times New Roman" w:cs="Times New Roman"/>
              </w:rPr>
              <w:t>ценности</w:t>
            </w:r>
            <w:r w:rsidRPr="004E7C55">
              <w:rPr>
                <w:rFonts w:ascii="Times New Roman" w:hAnsi="Times New Roman" w:cs="Times New Roman"/>
              </w:rPr>
              <w:tab/>
              <w:t>российского</w:t>
            </w:r>
            <w:r w:rsidRPr="004E7C55">
              <w:rPr>
                <w:rFonts w:ascii="Times New Roman" w:hAnsi="Times New Roman" w:cs="Times New Roman"/>
              </w:rPr>
              <w:tab/>
              <w:t>общества. Материальная и духовная культура. Формы культуры. Народная, массовая и элитарная культура.   Молодежная   субкультура.   Контркультура.   Функции   культуры.   Культурное многообразие современного общества. Диалог культур. Вклад российской культуры в формирование ценностей современного общества. Мораль как общечеловеческая ценность и социальный регулятор. Категории морали. Гражданственность. Патриотизм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37A28" w14:textId="77777777" w:rsidR="003A6A7B" w:rsidRPr="00A67223" w:rsidRDefault="003A6A7B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228E0" w14:textId="27F25218" w:rsidR="003A6A7B" w:rsidRPr="00FD722E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</w:t>
            </w:r>
            <w:r w:rsidR="00FD18A7">
              <w:rPr>
                <w:rFonts w:ascii="Times New Roman" w:hAnsi="Times New Roman" w:cs="Times New Roman"/>
                <w:bCs/>
              </w:rPr>
              <w:t xml:space="preserve"> 0</w:t>
            </w:r>
            <w:r w:rsidRPr="00FD722E">
              <w:rPr>
                <w:rFonts w:ascii="Times New Roman" w:hAnsi="Times New Roman" w:cs="Times New Roman"/>
                <w:bCs/>
              </w:rPr>
              <w:t>3</w:t>
            </w:r>
          </w:p>
          <w:p w14:paraId="4286D2C5" w14:textId="4E4D9FBD" w:rsidR="00A67223" w:rsidRPr="00FD722E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</w:t>
            </w:r>
            <w:r w:rsidR="00FD18A7">
              <w:rPr>
                <w:rFonts w:ascii="Times New Roman" w:hAnsi="Times New Roman" w:cs="Times New Roman"/>
                <w:bCs/>
              </w:rPr>
              <w:t xml:space="preserve"> 0</w:t>
            </w:r>
            <w:r w:rsidRPr="00FD722E">
              <w:rPr>
                <w:rFonts w:ascii="Times New Roman" w:hAnsi="Times New Roman" w:cs="Times New Roman"/>
                <w:bCs/>
              </w:rPr>
              <w:t>6</w:t>
            </w:r>
          </w:p>
          <w:p w14:paraId="4950AEA6" w14:textId="12F5FA38" w:rsidR="00A67223" w:rsidRPr="00FD722E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</w:t>
            </w:r>
            <w:r w:rsidR="00FD18A7">
              <w:rPr>
                <w:rFonts w:ascii="Times New Roman" w:hAnsi="Times New Roman" w:cs="Times New Roman"/>
                <w:bCs/>
              </w:rPr>
              <w:t xml:space="preserve"> </w:t>
            </w:r>
            <w:r w:rsidRPr="00FD722E">
              <w:rPr>
                <w:rFonts w:ascii="Times New Roman" w:hAnsi="Times New Roman" w:cs="Times New Roman"/>
                <w:bCs/>
              </w:rPr>
              <w:t>1</w:t>
            </w:r>
          </w:p>
          <w:p w14:paraId="37490367" w14:textId="018CE0AF" w:rsidR="00A67223" w:rsidRPr="00FD722E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</w:t>
            </w:r>
            <w:r w:rsidR="00FD18A7">
              <w:rPr>
                <w:rFonts w:ascii="Times New Roman" w:hAnsi="Times New Roman" w:cs="Times New Roman"/>
                <w:bCs/>
              </w:rPr>
              <w:t xml:space="preserve"> </w:t>
            </w:r>
            <w:r w:rsidRPr="00FD722E">
              <w:rPr>
                <w:rFonts w:ascii="Times New Roman" w:hAnsi="Times New Roman" w:cs="Times New Roman"/>
                <w:bCs/>
              </w:rPr>
              <w:t>2</w:t>
            </w:r>
          </w:p>
          <w:p w14:paraId="07144BE1" w14:textId="77777777" w:rsidR="00A67223" w:rsidRPr="00FD722E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30AFB8D4" w14:textId="77777777" w:rsidR="00A67223" w:rsidRPr="00FD722E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12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2586F" w14:textId="77777777" w:rsidR="003A6A7B" w:rsidRPr="00FD722E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521775BC" w14:textId="77777777" w:rsidR="00A67223" w:rsidRPr="00FD722E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06.01</w:t>
            </w:r>
          </w:p>
          <w:p w14:paraId="690C9E36" w14:textId="77777777" w:rsidR="00A67223" w:rsidRPr="00FD722E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</w:tc>
      </w:tr>
      <w:tr w:rsidR="003A6A7B" w14:paraId="51071C98" w14:textId="77777777" w:rsidTr="00291981">
        <w:trPr>
          <w:trHeight w:val="23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3E4AE" w14:textId="77777777" w:rsidR="003A6A7B" w:rsidRDefault="003A6A7B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</w:t>
            </w:r>
            <w:r w:rsidRPr="003A6A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</w:t>
            </w:r>
            <w:r w:rsidRPr="003A6A7B">
              <w:rPr>
                <w:rFonts w:ascii="Times New Roman" w:hAnsi="Times New Roman" w:cs="Times New Roman"/>
                <w:b/>
              </w:rPr>
              <w:t xml:space="preserve">Наука и </w:t>
            </w:r>
            <w:r w:rsidRPr="003A6A7B">
              <w:rPr>
                <w:rFonts w:ascii="Times New Roman" w:hAnsi="Times New Roman" w:cs="Times New Roman"/>
                <w:b/>
              </w:rPr>
              <w:lastRenderedPageBreak/>
              <w:t>образование в современном мире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A8B5BD" w14:textId="77777777" w:rsidR="003A6A7B" w:rsidRDefault="003A6A7B" w:rsidP="009C7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0D4ED" w14:textId="77777777" w:rsidR="003A6A7B" w:rsidRPr="00A67223" w:rsidRDefault="003A6A7B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67223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54398" w14:textId="77777777" w:rsidR="003A6A7B" w:rsidRPr="00FD722E" w:rsidRDefault="003A6A7B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EDA3C" w14:textId="77777777" w:rsidR="003A6A7B" w:rsidRPr="00FD722E" w:rsidRDefault="003A6A7B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3A6A7B" w14:paraId="59620E69" w14:textId="77777777" w:rsidTr="00FD722E">
        <w:trPr>
          <w:trHeight w:val="2908"/>
        </w:trPr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0C32C" w14:textId="77777777" w:rsidR="003A6A7B" w:rsidRDefault="003A6A7B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C1B32" w14:textId="77777777" w:rsidR="003A6A7B" w:rsidRPr="00FD722E" w:rsidRDefault="003A6A7B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7C55">
              <w:rPr>
                <w:rFonts w:ascii="Times New Roman" w:hAnsi="Times New Roman" w:cs="Times New Roman"/>
              </w:rPr>
              <w:t>Наука. Функции науки. Возрастание роли науки в современном обществе. Направления научно-технологического развития и научные д</w:t>
            </w:r>
            <w:r w:rsidR="00FD722E">
              <w:rPr>
                <w:rFonts w:ascii="Times New Roman" w:hAnsi="Times New Roman" w:cs="Times New Roman"/>
              </w:rPr>
              <w:t xml:space="preserve">остижения Российской Федерации. </w:t>
            </w:r>
            <w:r w:rsidRPr="004E7C55">
              <w:rPr>
                <w:rFonts w:ascii="Times New Roman" w:hAnsi="Times New Roman" w:cs="Times New Roman"/>
              </w:rPr>
              <w:t>Образование в современном обществе. Система российского образования. Основные направления развития образования в Российской Федерации. Непрерывность образования в информационном обществе. Зна</w:t>
            </w:r>
            <w:r w:rsidR="00FD722E">
              <w:rPr>
                <w:rFonts w:ascii="Times New Roman" w:hAnsi="Times New Roman" w:cs="Times New Roman"/>
              </w:rPr>
              <w:t xml:space="preserve">чение самообразования. Цифровые </w:t>
            </w:r>
            <w:r w:rsidRPr="004E7C55">
              <w:rPr>
                <w:rFonts w:ascii="Times New Roman" w:hAnsi="Times New Roman" w:cs="Times New Roman"/>
              </w:rPr>
              <w:t>образовательные ресурсы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C0715" w14:textId="77777777" w:rsidR="003A6A7B" w:rsidRPr="00A67223" w:rsidRDefault="003A6A7B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89A21" w14:textId="1637B61A" w:rsidR="00A67223" w:rsidRPr="00FD722E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</w:t>
            </w:r>
            <w:r w:rsidR="00FD18A7">
              <w:rPr>
                <w:rFonts w:ascii="Times New Roman" w:hAnsi="Times New Roman" w:cs="Times New Roman"/>
                <w:bCs/>
              </w:rPr>
              <w:t xml:space="preserve"> 0</w:t>
            </w:r>
            <w:r w:rsidRPr="00FD722E">
              <w:rPr>
                <w:rFonts w:ascii="Times New Roman" w:hAnsi="Times New Roman" w:cs="Times New Roman"/>
                <w:bCs/>
              </w:rPr>
              <w:t>3</w:t>
            </w:r>
          </w:p>
          <w:p w14:paraId="08CDCB3E" w14:textId="42C54A46" w:rsidR="00A67223" w:rsidRPr="00FD722E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</w:t>
            </w:r>
            <w:r w:rsidR="00FD18A7">
              <w:rPr>
                <w:rFonts w:ascii="Times New Roman" w:hAnsi="Times New Roman" w:cs="Times New Roman"/>
                <w:bCs/>
              </w:rPr>
              <w:t xml:space="preserve"> 0</w:t>
            </w:r>
            <w:r w:rsidRPr="00FD722E">
              <w:rPr>
                <w:rFonts w:ascii="Times New Roman" w:hAnsi="Times New Roman" w:cs="Times New Roman"/>
                <w:bCs/>
              </w:rPr>
              <w:t>6</w:t>
            </w:r>
          </w:p>
          <w:p w14:paraId="59FAC8B0" w14:textId="25BF402A" w:rsidR="00A67223" w:rsidRPr="00FD722E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</w:t>
            </w:r>
            <w:r w:rsidR="00FD18A7">
              <w:rPr>
                <w:rFonts w:ascii="Times New Roman" w:hAnsi="Times New Roman" w:cs="Times New Roman"/>
                <w:bCs/>
              </w:rPr>
              <w:t xml:space="preserve"> </w:t>
            </w:r>
            <w:r w:rsidRPr="00FD722E">
              <w:rPr>
                <w:rFonts w:ascii="Times New Roman" w:hAnsi="Times New Roman" w:cs="Times New Roman"/>
                <w:bCs/>
              </w:rPr>
              <w:t>1</w:t>
            </w:r>
          </w:p>
          <w:p w14:paraId="04F1E680" w14:textId="350D51D7" w:rsidR="00A67223" w:rsidRPr="00FD722E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</w:t>
            </w:r>
            <w:r w:rsidR="00FD18A7">
              <w:rPr>
                <w:rFonts w:ascii="Times New Roman" w:hAnsi="Times New Roman" w:cs="Times New Roman"/>
                <w:bCs/>
              </w:rPr>
              <w:t xml:space="preserve"> </w:t>
            </w:r>
            <w:r w:rsidRPr="00FD722E">
              <w:rPr>
                <w:rFonts w:ascii="Times New Roman" w:hAnsi="Times New Roman" w:cs="Times New Roman"/>
                <w:bCs/>
              </w:rPr>
              <w:t>2</w:t>
            </w:r>
          </w:p>
          <w:p w14:paraId="4F2478D1" w14:textId="77777777" w:rsidR="00A67223" w:rsidRPr="00FD722E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453BCC3B" w14:textId="77777777" w:rsidR="003A6A7B" w:rsidRPr="00FD722E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12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6D943" w14:textId="77777777" w:rsidR="00A67223" w:rsidRPr="00FD722E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6199B368" w14:textId="77777777" w:rsidR="00A67223" w:rsidRPr="00FD722E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06.01</w:t>
            </w:r>
          </w:p>
          <w:p w14:paraId="60849557" w14:textId="77777777" w:rsidR="003A6A7B" w:rsidRPr="00FD722E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</w:tc>
      </w:tr>
      <w:tr w:rsidR="003148A1" w14:paraId="2303EC00" w14:textId="77777777" w:rsidTr="00536A07">
        <w:trPr>
          <w:trHeight w:val="23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CFA9E3" w14:textId="77777777" w:rsidR="003148A1" w:rsidRPr="003148A1" w:rsidRDefault="003148A1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</w:t>
            </w:r>
            <w:r w:rsidRPr="004E7C55">
              <w:rPr>
                <w:rFonts w:ascii="Times New Roman" w:hAnsi="Times New Roman" w:cs="Times New Roman"/>
              </w:rPr>
              <w:t xml:space="preserve"> </w:t>
            </w:r>
            <w:r w:rsidRPr="003148A1">
              <w:rPr>
                <w:rFonts w:ascii="Times New Roman" w:hAnsi="Times New Roman" w:cs="Times New Roman"/>
                <w:b/>
              </w:rPr>
              <w:t>Религия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B537D7" w14:textId="77777777" w:rsidR="003148A1" w:rsidRPr="003148A1" w:rsidRDefault="003148A1" w:rsidP="009C77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4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C0CCB" w14:textId="77777777" w:rsidR="003148A1" w:rsidRPr="00FD722E" w:rsidRDefault="003148A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D722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3B1D8" w14:textId="77777777" w:rsidR="003148A1" w:rsidRPr="00FD722E" w:rsidRDefault="003148A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A8D1A" w14:textId="77777777" w:rsidR="003148A1" w:rsidRPr="00FD722E" w:rsidRDefault="003148A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148A1" w14:paraId="7C4A3022" w14:textId="77777777" w:rsidTr="00536A07">
        <w:trPr>
          <w:trHeight w:val="23"/>
        </w:trPr>
        <w:tc>
          <w:tcPr>
            <w:tcW w:w="2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16F66" w14:textId="77777777" w:rsidR="003148A1" w:rsidRPr="003148A1" w:rsidRDefault="003148A1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9B8D1F" w14:textId="77777777" w:rsidR="003148A1" w:rsidRDefault="003148A1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7C55">
              <w:rPr>
                <w:rFonts w:ascii="Times New Roman" w:hAnsi="Times New Roman" w:cs="Times New Roman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7C55">
              <w:rPr>
                <w:rFonts w:ascii="Times New Roman" w:hAnsi="Times New Roman" w:cs="Times New Roman"/>
              </w:rPr>
              <w:t>совести</w:t>
            </w:r>
          </w:p>
          <w:p w14:paraId="1281BBC6" w14:textId="77777777" w:rsidR="00FD722E" w:rsidRDefault="00FD722E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60D68C8" w14:textId="77777777" w:rsidR="00FD722E" w:rsidRPr="003148A1" w:rsidRDefault="00FD722E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98FEF" w14:textId="77777777" w:rsidR="003148A1" w:rsidRPr="003148A1" w:rsidRDefault="003148A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37E0C" w14:textId="16F3149B" w:rsidR="00A67223" w:rsidRPr="00FD722E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</w:t>
            </w:r>
            <w:r w:rsidR="00FD18A7">
              <w:rPr>
                <w:rFonts w:ascii="Times New Roman" w:hAnsi="Times New Roman" w:cs="Times New Roman"/>
                <w:bCs/>
              </w:rPr>
              <w:t xml:space="preserve"> 0</w:t>
            </w:r>
            <w:r w:rsidRPr="00FD722E">
              <w:rPr>
                <w:rFonts w:ascii="Times New Roman" w:hAnsi="Times New Roman" w:cs="Times New Roman"/>
                <w:bCs/>
              </w:rPr>
              <w:t>3</w:t>
            </w:r>
          </w:p>
          <w:p w14:paraId="32574B02" w14:textId="3418B147" w:rsidR="00A67223" w:rsidRPr="00FD722E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</w:t>
            </w:r>
            <w:r w:rsidR="00FD18A7">
              <w:rPr>
                <w:rFonts w:ascii="Times New Roman" w:hAnsi="Times New Roman" w:cs="Times New Roman"/>
                <w:bCs/>
              </w:rPr>
              <w:t xml:space="preserve"> 0</w:t>
            </w:r>
            <w:r w:rsidRPr="00FD722E">
              <w:rPr>
                <w:rFonts w:ascii="Times New Roman" w:hAnsi="Times New Roman" w:cs="Times New Roman"/>
                <w:bCs/>
              </w:rPr>
              <w:t>6</w:t>
            </w:r>
          </w:p>
          <w:p w14:paraId="59E54B7D" w14:textId="77777777" w:rsidR="00A67223" w:rsidRPr="00FD722E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</w:t>
            </w:r>
          </w:p>
          <w:p w14:paraId="4C8DEA5A" w14:textId="77777777" w:rsidR="00A67223" w:rsidRPr="00FD722E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ЛР2</w:t>
            </w:r>
          </w:p>
          <w:p w14:paraId="7B6466C4" w14:textId="77777777" w:rsidR="00A67223" w:rsidRPr="00FD722E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55C778DE" w14:textId="77777777" w:rsidR="003148A1" w:rsidRPr="00FD722E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12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4CCAA" w14:textId="77777777" w:rsidR="008161BA" w:rsidRPr="00FD722E" w:rsidRDefault="008161BA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7BDC84CC" w14:textId="77777777" w:rsidR="008161BA" w:rsidRPr="00FD722E" w:rsidRDefault="008161BA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06.01</w:t>
            </w:r>
          </w:p>
          <w:p w14:paraId="55DF8DA7" w14:textId="77777777" w:rsidR="003148A1" w:rsidRPr="00FD722E" w:rsidRDefault="008161BA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</w:tc>
      </w:tr>
      <w:tr w:rsidR="003148A1" w14:paraId="0ECDD497" w14:textId="77777777" w:rsidTr="00536A07">
        <w:trPr>
          <w:trHeight w:val="23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257AD8" w14:textId="77777777" w:rsidR="003148A1" w:rsidRPr="003148A1" w:rsidRDefault="003148A1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3.4. Искусство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E678ED" w14:textId="77777777" w:rsidR="003148A1" w:rsidRDefault="003148A1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9E860" w14:textId="77777777" w:rsidR="003148A1" w:rsidRPr="00FD722E" w:rsidRDefault="00FD722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D722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48144" w14:textId="77777777" w:rsidR="003148A1" w:rsidRPr="00FD722E" w:rsidRDefault="003148A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FF81B" w14:textId="77777777" w:rsidR="003148A1" w:rsidRPr="00FD722E" w:rsidRDefault="003148A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148A1" w14:paraId="342EAF94" w14:textId="77777777" w:rsidTr="00536A07">
        <w:trPr>
          <w:trHeight w:val="23"/>
        </w:trPr>
        <w:tc>
          <w:tcPr>
            <w:tcW w:w="2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161DA" w14:textId="77777777" w:rsidR="003148A1" w:rsidRPr="003148A1" w:rsidRDefault="003148A1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F39620" w14:textId="77777777" w:rsidR="003148A1" w:rsidRPr="00A67223" w:rsidRDefault="003148A1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7C55">
              <w:rPr>
                <w:rFonts w:ascii="Times New Roman" w:hAnsi="Times New Roman" w:cs="Times New Roman"/>
              </w:rPr>
              <w:t>Искусство, его основные функции. Особенности искусства как формы духовной культуры. Дости</w:t>
            </w:r>
            <w:r w:rsidR="00A67223">
              <w:rPr>
                <w:rFonts w:ascii="Times New Roman" w:hAnsi="Times New Roman" w:cs="Times New Roman"/>
              </w:rPr>
              <w:t xml:space="preserve">жения современного </w:t>
            </w:r>
            <w:r w:rsidRPr="004E7C55">
              <w:rPr>
                <w:rFonts w:ascii="Times New Roman" w:hAnsi="Times New Roman" w:cs="Times New Roman"/>
              </w:rPr>
              <w:t>российского искусства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330BA" w14:textId="77777777" w:rsidR="003148A1" w:rsidRDefault="003148A1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12702" w14:textId="1E6E4FFE" w:rsidR="00A67223" w:rsidRPr="00FD722E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</w:t>
            </w:r>
            <w:r w:rsidR="00FD18A7">
              <w:rPr>
                <w:rFonts w:ascii="Times New Roman" w:hAnsi="Times New Roman" w:cs="Times New Roman"/>
                <w:bCs/>
              </w:rPr>
              <w:t xml:space="preserve"> 0</w:t>
            </w:r>
            <w:r w:rsidRPr="00FD722E">
              <w:rPr>
                <w:rFonts w:ascii="Times New Roman" w:hAnsi="Times New Roman" w:cs="Times New Roman"/>
                <w:bCs/>
              </w:rPr>
              <w:t>3</w:t>
            </w:r>
          </w:p>
          <w:p w14:paraId="6A4276F4" w14:textId="5032BF1B" w:rsidR="00A67223" w:rsidRPr="00FD722E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</w:t>
            </w:r>
            <w:r w:rsidR="00FD18A7">
              <w:rPr>
                <w:rFonts w:ascii="Times New Roman" w:hAnsi="Times New Roman" w:cs="Times New Roman"/>
                <w:bCs/>
              </w:rPr>
              <w:t xml:space="preserve"> 0</w:t>
            </w:r>
            <w:r w:rsidRPr="00FD722E">
              <w:rPr>
                <w:rFonts w:ascii="Times New Roman" w:hAnsi="Times New Roman" w:cs="Times New Roman"/>
                <w:bCs/>
              </w:rPr>
              <w:t>6</w:t>
            </w:r>
          </w:p>
          <w:p w14:paraId="12DA58F8" w14:textId="77777777" w:rsidR="00A67223" w:rsidRPr="00FD722E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</w:t>
            </w:r>
          </w:p>
          <w:p w14:paraId="5D93CBE7" w14:textId="77777777" w:rsidR="00A67223" w:rsidRPr="00FD722E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ЛР2</w:t>
            </w:r>
          </w:p>
          <w:p w14:paraId="0A024466" w14:textId="77777777" w:rsidR="00A67223" w:rsidRPr="00FD722E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1406AA9D" w14:textId="77777777" w:rsidR="003148A1" w:rsidRPr="00FD722E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12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C0D4B" w14:textId="77777777" w:rsidR="008161BA" w:rsidRPr="00FD722E" w:rsidRDefault="008161BA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5526E24B" w14:textId="77777777" w:rsidR="008161BA" w:rsidRPr="00FD722E" w:rsidRDefault="008161BA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06.01</w:t>
            </w:r>
          </w:p>
          <w:p w14:paraId="4FC42E3D" w14:textId="77777777" w:rsidR="003148A1" w:rsidRPr="00FD722E" w:rsidRDefault="008161BA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</w:tc>
      </w:tr>
      <w:tr w:rsidR="003148A1" w14:paraId="7DC40174" w14:textId="77777777" w:rsidTr="00536A07">
        <w:trPr>
          <w:trHeight w:val="23"/>
        </w:trPr>
        <w:tc>
          <w:tcPr>
            <w:tcW w:w="8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29D4C" w14:textId="77777777" w:rsidR="003148A1" w:rsidRDefault="003148A1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8A1">
              <w:rPr>
                <w:rFonts w:ascii="Times New Roman" w:hAnsi="Times New Roman" w:cs="Times New Roman"/>
                <w:b/>
              </w:rPr>
              <w:t>Глава 4. Экономическая жизнь общества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97954" w14:textId="77777777" w:rsidR="003148A1" w:rsidRPr="00FD722E" w:rsidRDefault="003148A1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D722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16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043C9" w14:textId="77777777" w:rsidR="003148A1" w:rsidRPr="00FD722E" w:rsidRDefault="003148A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55FAA" w14:textId="77777777" w:rsidR="003148A1" w:rsidRPr="00FD722E" w:rsidRDefault="003148A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C52DF" w14:paraId="623B6208" w14:textId="77777777" w:rsidTr="00536A07">
        <w:trPr>
          <w:trHeight w:val="23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78B35A" w14:textId="77777777" w:rsidR="003C52DF" w:rsidRPr="003C52DF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4</w:t>
            </w:r>
            <w:r w:rsidR="003C52DF" w:rsidRPr="003C52DF">
              <w:rPr>
                <w:rFonts w:ascii="Times New Roman" w:hAnsi="Times New Roman" w:cs="Times New Roman"/>
                <w:b/>
              </w:rPr>
              <w:t>.1.</w:t>
            </w:r>
          </w:p>
          <w:p w14:paraId="28857969" w14:textId="77777777" w:rsidR="003C52DF" w:rsidRPr="003148A1" w:rsidRDefault="003C52DF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2DF">
              <w:rPr>
                <w:rFonts w:ascii="Times New Roman" w:hAnsi="Times New Roman" w:cs="Times New Roman"/>
                <w:b/>
              </w:rPr>
              <w:t>Экономика- основа жизнедеятельности общества.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8F7256" w14:textId="77777777" w:rsidR="003C52DF" w:rsidRDefault="003C52DF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2DF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201C4" w14:textId="77777777" w:rsidR="003C52DF" w:rsidRPr="00FD722E" w:rsidRDefault="00FD722E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D722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AA2B5" w14:textId="77777777" w:rsidR="003C52DF" w:rsidRPr="00FD722E" w:rsidRDefault="003C52DF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0BFD0" w14:textId="77777777" w:rsidR="003C52DF" w:rsidRPr="00FD722E" w:rsidRDefault="003C52DF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C52DF" w14:paraId="729BE68C" w14:textId="77777777" w:rsidTr="00536A07">
        <w:trPr>
          <w:trHeight w:val="23"/>
        </w:trPr>
        <w:tc>
          <w:tcPr>
            <w:tcW w:w="2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CB416" w14:textId="77777777" w:rsidR="003C52DF" w:rsidRPr="003148A1" w:rsidRDefault="003C52DF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05680A" w14:textId="77777777" w:rsidR="003C52DF" w:rsidRPr="004E7C55" w:rsidRDefault="003C52DF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7C55">
              <w:rPr>
                <w:rFonts w:ascii="Times New Roman" w:hAnsi="Times New Roman" w:cs="Times New Roman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</w:t>
            </w:r>
          </w:p>
          <w:p w14:paraId="73751C60" w14:textId="77777777" w:rsidR="003C52DF" w:rsidRDefault="003C52DF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7C55">
              <w:rPr>
                <w:rFonts w:ascii="Times New Roman" w:hAnsi="Times New Roman" w:cs="Times New Roman"/>
              </w:rPr>
              <w:t>экономического цикла. Фазы экономического цикла. Причины экономических циклов.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E796C" w14:textId="77777777" w:rsidR="003C52DF" w:rsidRPr="00FD722E" w:rsidRDefault="003C52DF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50977" w14:textId="61642283" w:rsidR="008161BA" w:rsidRPr="00FD722E" w:rsidRDefault="008161BA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</w:t>
            </w:r>
            <w:r w:rsidR="00FD18A7">
              <w:rPr>
                <w:rFonts w:ascii="Times New Roman" w:hAnsi="Times New Roman" w:cs="Times New Roman"/>
                <w:bCs/>
              </w:rPr>
              <w:t xml:space="preserve"> 0</w:t>
            </w:r>
            <w:r w:rsidRPr="00FD722E">
              <w:rPr>
                <w:rFonts w:ascii="Times New Roman" w:hAnsi="Times New Roman" w:cs="Times New Roman"/>
                <w:bCs/>
              </w:rPr>
              <w:t>3</w:t>
            </w:r>
          </w:p>
          <w:p w14:paraId="7C18DCFD" w14:textId="0B57A977" w:rsidR="008161BA" w:rsidRPr="00FD722E" w:rsidRDefault="008161BA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</w:t>
            </w:r>
            <w:r w:rsidR="00FD18A7">
              <w:rPr>
                <w:rFonts w:ascii="Times New Roman" w:hAnsi="Times New Roman" w:cs="Times New Roman"/>
                <w:bCs/>
              </w:rPr>
              <w:t xml:space="preserve"> 0</w:t>
            </w:r>
            <w:r w:rsidRPr="00FD722E">
              <w:rPr>
                <w:rFonts w:ascii="Times New Roman" w:hAnsi="Times New Roman" w:cs="Times New Roman"/>
                <w:bCs/>
              </w:rPr>
              <w:t>6</w:t>
            </w:r>
          </w:p>
          <w:p w14:paraId="60E2D00B" w14:textId="77777777" w:rsidR="008161BA" w:rsidRPr="00FD722E" w:rsidRDefault="008161BA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</w:t>
            </w:r>
          </w:p>
          <w:p w14:paraId="785429C2" w14:textId="77777777" w:rsidR="008161BA" w:rsidRPr="00FD722E" w:rsidRDefault="008161BA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ЛР2</w:t>
            </w:r>
          </w:p>
          <w:p w14:paraId="4FD2E9AB" w14:textId="77777777" w:rsidR="008161BA" w:rsidRPr="00FD722E" w:rsidRDefault="008161BA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695B1811" w14:textId="77777777" w:rsidR="003C52DF" w:rsidRPr="00FD722E" w:rsidRDefault="003C52DF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720EF" w14:textId="77777777" w:rsidR="008161BA" w:rsidRPr="00FD722E" w:rsidRDefault="008161BA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1A776C15" w14:textId="77777777" w:rsidR="008161BA" w:rsidRPr="00FD722E" w:rsidRDefault="008161BA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727A33BF" w14:textId="77777777" w:rsidR="008161BA" w:rsidRPr="00FD722E" w:rsidRDefault="008161BA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  <w:p w14:paraId="55202996" w14:textId="77777777" w:rsidR="008161BA" w:rsidRPr="00FD722E" w:rsidRDefault="008161BA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4DE83B6E" w14:textId="77777777" w:rsidR="003C52DF" w:rsidRPr="00FD722E" w:rsidRDefault="008161BA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613CBFEE" w14:textId="77777777" w:rsidR="008161BA" w:rsidRPr="00FD722E" w:rsidRDefault="008161BA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</w:tc>
      </w:tr>
      <w:tr w:rsidR="008E0481" w14:paraId="412F8D2B" w14:textId="77777777" w:rsidTr="008E0481">
        <w:trPr>
          <w:trHeight w:val="352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E887F0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4.2</w:t>
            </w:r>
            <w:r w:rsidR="00FD722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Рыночные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отношения в экономике. Финансовые институты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B3DE6D" w14:textId="77777777" w:rsidR="008E0481" w:rsidRPr="004E7C55" w:rsidRDefault="008E04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52DF">
              <w:rPr>
                <w:rFonts w:ascii="Times New Roman" w:hAnsi="Times New Roman" w:cs="Times New Roman"/>
                <w:b/>
              </w:rPr>
              <w:lastRenderedPageBreak/>
              <w:t>Содержание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68C613" w14:textId="77777777" w:rsidR="008E0481" w:rsidRPr="00FD722E" w:rsidRDefault="008E0481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D722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83B5DE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E5064C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8E0481" w14:paraId="1ED10940" w14:textId="77777777" w:rsidTr="008E0481">
        <w:trPr>
          <w:trHeight w:val="2653"/>
        </w:trPr>
        <w:tc>
          <w:tcPr>
            <w:tcW w:w="2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77240" w14:textId="77777777" w:rsidR="008E0481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6F3F7" w14:textId="77777777" w:rsidR="008E0481" w:rsidRDefault="008E04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7C55">
              <w:rPr>
                <w:rFonts w:ascii="Times New Roman" w:hAnsi="Times New Roman" w:cs="Times New Roman"/>
              </w:rPr>
              <w:t>Функционирование рынков.   Рыночный   спрос.   Закон   спроса.   Эластичность   спроса. Рыночное предложение. Закон предложения. Эластичность предложения. Рынки труда, капитала, земли, информации. Государственное рег</w:t>
            </w:r>
            <w:r>
              <w:rPr>
                <w:rFonts w:ascii="Times New Roman" w:hAnsi="Times New Roman" w:cs="Times New Roman"/>
              </w:rPr>
              <w:t>улирование рынков. Конкуренция  и монополия. Государс</w:t>
            </w:r>
            <w:r w:rsidR="00FD722E">
              <w:rPr>
                <w:rFonts w:ascii="Times New Roman" w:hAnsi="Times New Roman" w:cs="Times New Roman"/>
              </w:rPr>
              <w:t>твенная</w:t>
            </w:r>
            <w:r w:rsidR="00FD722E">
              <w:rPr>
                <w:rFonts w:ascii="Times New Roman" w:hAnsi="Times New Roman" w:cs="Times New Roman"/>
              </w:rPr>
              <w:tab/>
              <w:t>политика</w:t>
            </w:r>
            <w:r w:rsidR="00FD722E">
              <w:rPr>
                <w:rFonts w:ascii="Times New Roman" w:hAnsi="Times New Roman" w:cs="Times New Roman"/>
              </w:rPr>
              <w:tab/>
              <w:t xml:space="preserve">защиты </w:t>
            </w:r>
            <w:r w:rsidRPr="004E7C55">
              <w:rPr>
                <w:rFonts w:ascii="Times New Roman" w:hAnsi="Times New Roman" w:cs="Times New Roman"/>
              </w:rPr>
              <w:t>конкуренции.</w:t>
            </w:r>
            <w:r w:rsidRPr="004E7C55">
              <w:rPr>
                <w:rFonts w:ascii="Times New Roman" w:hAnsi="Times New Roman" w:cs="Times New Roman"/>
              </w:rPr>
              <w:tab/>
              <w:t>Антимонопольное регулирование в Российской Федерации</w:t>
            </w:r>
          </w:p>
          <w:p w14:paraId="67FA2817" w14:textId="77777777" w:rsidR="00FD722E" w:rsidRDefault="00FD722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2E0E0A3" w14:textId="77777777" w:rsidR="00FD722E" w:rsidRDefault="00FD722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8167E5F" w14:textId="77777777" w:rsidR="00FD722E" w:rsidRDefault="00FD722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ABBFB" w14:textId="77777777" w:rsidR="008E0481" w:rsidRDefault="008E0481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A893A" w14:textId="3241DEDC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</w:t>
            </w:r>
            <w:r w:rsidR="00FD18A7">
              <w:rPr>
                <w:rFonts w:ascii="Times New Roman" w:hAnsi="Times New Roman" w:cs="Times New Roman"/>
                <w:bCs/>
              </w:rPr>
              <w:t xml:space="preserve"> 0</w:t>
            </w:r>
            <w:r w:rsidRPr="00FD722E">
              <w:rPr>
                <w:rFonts w:ascii="Times New Roman" w:hAnsi="Times New Roman" w:cs="Times New Roman"/>
                <w:bCs/>
              </w:rPr>
              <w:t>3</w:t>
            </w:r>
          </w:p>
          <w:p w14:paraId="0E3F6D0F" w14:textId="0038C81A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</w:t>
            </w:r>
            <w:r w:rsidR="00FD18A7">
              <w:rPr>
                <w:rFonts w:ascii="Times New Roman" w:hAnsi="Times New Roman" w:cs="Times New Roman"/>
                <w:bCs/>
              </w:rPr>
              <w:t xml:space="preserve"> 0</w:t>
            </w:r>
            <w:r w:rsidRPr="00FD722E">
              <w:rPr>
                <w:rFonts w:ascii="Times New Roman" w:hAnsi="Times New Roman" w:cs="Times New Roman"/>
                <w:bCs/>
              </w:rPr>
              <w:t>6</w:t>
            </w:r>
          </w:p>
          <w:p w14:paraId="32479D03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</w:t>
            </w:r>
          </w:p>
          <w:p w14:paraId="005F374A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ЛР2</w:t>
            </w:r>
          </w:p>
          <w:p w14:paraId="5FD8B207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17328D77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9C4B5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39AC0941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17EBD09E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  <w:p w14:paraId="4CAEF43F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6EDCED3A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2C85A9D5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</w:tc>
      </w:tr>
      <w:tr w:rsidR="008E0481" w14:paraId="3C9FB245" w14:textId="77777777" w:rsidTr="008E0481">
        <w:trPr>
          <w:trHeight w:val="387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5CB0EB" w14:textId="77777777" w:rsidR="008E0481" w:rsidRPr="003C52DF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4.3</w:t>
            </w:r>
            <w:r w:rsidRPr="003C52DF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Банковская система России</w:t>
            </w:r>
          </w:p>
          <w:p w14:paraId="02FC0AF4" w14:textId="77777777" w:rsidR="008E0481" w:rsidRPr="003148A1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3CF57B" w14:textId="77777777" w:rsidR="008E0481" w:rsidRPr="004E7C55" w:rsidRDefault="008E04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52DF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FA22410" w14:textId="77777777" w:rsidR="008E0481" w:rsidRPr="00FD722E" w:rsidRDefault="008E0481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D722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4E4304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6DDC0D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8E0481" w14:paraId="1C73E5D5" w14:textId="77777777" w:rsidTr="008E0481">
        <w:trPr>
          <w:trHeight w:val="1946"/>
        </w:trPr>
        <w:tc>
          <w:tcPr>
            <w:tcW w:w="2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6C8D9" w14:textId="77777777" w:rsidR="008E0481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4071F" w14:textId="77777777" w:rsidR="008E0481" w:rsidRDefault="008E04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4E7C55">
              <w:rPr>
                <w:rFonts w:ascii="Times New Roman" w:hAnsi="Times New Roman" w:cs="Times New Roman"/>
              </w:rPr>
              <w:t xml:space="preserve">анк   Российской   Федерации:   задачи   и   функции.   </w:t>
            </w:r>
            <w:r w:rsidR="00FD722E">
              <w:rPr>
                <w:rFonts w:ascii="Times New Roman" w:hAnsi="Times New Roman" w:cs="Times New Roman"/>
              </w:rPr>
              <w:t xml:space="preserve">Цифровые   финансовые   услуги. </w:t>
            </w:r>
            <w:r w:rsidRPr="004E7C55">
              <w:rPr>
                <w:rFonts w:ascii="Times New Roman" w:hAnsi="Times New Roman" w:cs="Times New Roman"/>
              </w:rPr>
              <w:t>Финансовые технологии и финансовая безопасность. Денежные агрегаты. Монетарная политика Банка России. Инфляция: причины, виды, последствия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20562" w14:textId="77777777" w:rsidR="008E0481" w:rsidRPr="00FD722E" w:rsidRDefault="008E0481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54145" w14:textId="37CDA65B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</w:t>
            </w:r>
            <w:r w:rsidR="00FD18A7">
              <w:rPr>
                <w:rFonts w:ascii="Times New Roman" w:hAnsi="Times New Roman" w:cs="Times New Roman"/>
                <w:bCs/>
              </w:rPr>
              <w:t xml:space="preserve"> 0</w:t>
            </w:r>
            <w:r w:rsidRPr="00FD722E">
              <w:rPr>
                <w:rFonts w:ascii="Times New Roman" w:hAnsi="Times New Roman" w:cs="Times New Roman"/>
                <w:bCs/>
              </w:rPr>
              <w:t>3</w:t>
            </w:r>
          </w:p>
          <w:p w14:paraId="09159E2E" w14:textId="5F55B592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</w:t>
            </w:r>
            <w:r w:rsidR="00FD18A7">
              <w:rPr>
                <w:rFonts w:ascii="Times New Roman" w:hAnsi="Times New Roman" w:cs="Times New Roman"/>
                <w:bCs/>
              </w:rPr>
              <w:t xml:space="preserve"> 0</w:t>
            </w:r>
            <w:r w:rsidRPr="00FD722E">
              <w:rPr>
                <w:rFonts w:ascii="Times New Roman" w:hAnsi="Times New Roman" w:cs="Times New Roman"/>
                <w:bCs/>
              </w:rPr>
              <w:t>6</w:t>
            </w:r>
          </w:p>
          <w:p w14:paraId="1D620156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</w:t>
            </w:r>
          </w:p>
          <w:p w14:paraId="53DA03AD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ЛР2</w:t>
            </w:r>
          </w:p>
          <w:p w14:paraId="6DCBEFF7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43C1DB0E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D7988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5D2C4141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05D0355B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  <w:p w14:paraId="1F9B9643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2EE056A4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6F68A44C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</w:tc>
      </w:tr>
      <w:tr w:rsidR="008E0481" w14:paraId="4D4F5414" w14:textId="77777777" w:rsidTr="008E0481">
        <w:trPr>
          <w:trHeight w:val="373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44D759" w14:textId="77777777" w:rsidR="008E0481" w:rsidRPr="003C52DF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4.4</w:t>
            </w:r>
            <w:r w:rsidRPr="003C52DF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Спрос и предложение. Конкуренция</w:t>
            </w:r>
          </w:p>
          <w:p w14:paraId="5D06494C" w14:textId="77777777" w:rsidR="008E0481" w:rsidRPr="003148A1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36CBE3" w14:textId="77777777" w:rsidR="008E0481" w:rsidRPr="004E7C55" w:rsidRDefault="008E04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52DF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38B728" w14:textId="77777777" w:rsidR="008E0481" w:rsidRPr="00FD722E" w:rsidRDefault="008E0481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D722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D73E64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815966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8E0481" w14:paraId="6C8344B8" w14:textId="77777777" w:rsidTr="008E0481">
        <w:trPr>
          <w:trHeight w:val="1960"/>
        </w:trPr>
        <w:tc>
          <w:tcPr>
            <w:tcW w:w="2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95BAE" w14:textId="77777777" w:rsidR="008E0481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F08F0" w14:textId="77777777" w:rsidR="008E0481" w:rsidRDefault="008E04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7C55">
              <w:rPr>
                <w:rFonts w:ascii="Times New Roman" w:hAnsi="Times New Roman" w:cs="Times New Roman"/>
              </w:rPr>
              <w:t xml:space="preserve">Эластичность спроса   и   неценовые   факторы   спроса.   Эластичность   предложения   и неценовые факторы предложения. </w:t>
            </w:r>
            <w:r>
              <w:rPr>
                <w:rFonts w:ascii="Times New Roman" w:hAnsi="Times New Roman" w:cs="Times New Roman"/>
              </w:rPr>
              <w:t xml:space="preserve">Конкуренция и ее виды. Антимонопольная политика. </w:t>
            </w:r>
          </w:p>
          <w:p w14:paraId="53A6BA39" w14:textId="77777777" w:rsidR="008E0481" w:rsidRDefault="008E04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31125" w14:textId="77777777" w:rsidR="008E0481" w:rsidRPr="00FD722E" w:rsidRDefault="008E0481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59C9F" w14:textId="4DACD1DF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</w:t>
            </w:r>
            <w:r w:rsidR="00FD18A7">
              <w:rPr>
                <w:rFonts w:ascii="Times New Roman" w:hAnsi="Times New Roman" w:cs="Times New Roman"/>
                <w:bCs/>
              </w:rPr>
              <w:t xml:space="preserve"> 0</w:t>
            </w:r>
            <w:r w:rsidRPr="00FD722E">
              <w:rPr>
                <w:rFonts w:ascii="Times New Roman" w:hAnsi="Times New Roman" w:cs="Times New Roman"/>
                <w:bCs/>
              </w:rPr>
              <w:t>3</w:t>
            </w:r>
          </w:p>
          <w:p w14:paraId="428653FB" w14:textId="5AEECB6B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</w:t>
            </w:r>
            <w:r w:rsidR="00FD18A7">
              <w:rPr>
                <w:rFonts w:ascii="Times New Roman" w:hAnsi="Times New Roman" w:cs="Times New Roman"/>
                <w:bCs/>
              </w:rPr>
              <w:t xml:space="preserve"> 0</w:t>
            </w:r>
            <w:r w:rsidRPr="00FD722E">
              <w:rPr>
                <w:rFonts w:ascii="Times New Roman" w:hAnsi="Times New Roman" w:cs="Times New Roman"/>
                <w:bCs/>
              </w:rPr>
              <w:t>6</w:t>
            </w:r>
          </w:p>
          <w:p w14:paraId="3650A451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</w:t>
            </w:r>
          </w:p>
          <w:p w14:paraId="4EBC92FD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ЛР2</w:t>
            </w:r>
          </w:p>
          <w:p w14:paraId="335FCC67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7D3152BF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6697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09AC9CC7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3E0743AD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  <w:p w14:paraId="37BC2555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47F0ED6B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00D0FCEA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</w:tc>
      </w:tr>
      <w:tr w:rsidR="008E0481" w14:paraId="7F1EB25E" w14:textId="77777777" w:rsidTr="008E0481">
        <w:trPr>
          <w:trHeight w:val="421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02B07" w14:textId="77777777" w:rsidR="008E0481" w:rsidRPr="003148A1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Тема 4.5. Издержки производства и прибыль. Финансирование бизнеса.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AF6503" w14:textId="77777777" w:rsidR="008E0481" w:rsidRPr="004E7C55" w:rsidRDefault="008E04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52DF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C30A25" w14:textId="77777777" w:rsidR="008E0481" w:rsidRPr="00A0470E" w:rsidRDefault="008E0481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A0470E">
              <w:rPr>
                <w:rFonts w:ascii="Times New Roman" w:hAnsi="Times New Roman" w:cs="Times New Roman"/>
                <w:b/>
                <w:iCs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69070F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E408738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902EBB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  <w:p w14:paraId="225DAF66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8E0481" w14:paraId="68BCAF82" w14:textId="77777777" w:rsidTr="008E0481">
        <w:trPr>
          <w:trHeight w:val="2293"/>
        </w:trPr>
        <w:tc>
          <w:tcPr>
            <w:tcW w:w="2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DC9F1" w14:textId="77777777" w:rsidR="008E0481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8FDE3" w14:textId="77777777" w:rsidR="00A0470E" w:rsidRDefault="008E04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7C55">
              <w:rPr>
                <w:rFonts w:ascii="Times New Roman" w:hAnsi="Times New Roman" w:cs="Times New Roman"/>
              </w:rPr>
              <w:t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импортозамещения в Российской Федерации</w:t>
            </w:r>
          </w:p>
          <w:p w14:paraId="5CA0D769" w14:textId="77777777" w:rsidR="00A0470E" w:rsidRDefault="00A0470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174D134" w14:textId="77777777" w:rsidR="00A0470E" w:rsidRDefault="00A0470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98A8D9C" w14:textId="77777777" w:rsidR="00A0470E" w:rsidRDefault="00A0470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3676BB7" w14:textId="77777777" w:rsidR="00A0470E" w:rsidRDefault="00A0470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C47B6" w14:textId="77777777" w:rsidR="008E0481" w:rsidRPr="00A0470E" w:rsidRDefault="008E0481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7F140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ОК3</w:t>
            </w:r>
          </w:p>
          <w:p w14:paraId="6B6EFFCF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ОК6</w:t>
            </w:r>
          </w:p>
          <w:p w14:paraId="1C58A70E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</w:t>
            </w:r>
          </w:p>
          <w:p w14:paraId="100D8B7F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ЛР2</w:t>
            </w:r>
          </w:p>
          <w:p w14:paraId="72AD3E95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7B46C3D9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4676C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4390835C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1A0C3432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  <w:p w14:paraId="613B187C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33274156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0402567D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</w:tc>
      </w:tr>
      <w:tr w:rsidR="008E0481" w14:paraId="6B31721C" w14:textId="77777777" w:rsidTr="008E0481">
        <w:trPr>
          <w:trHeight w:val="414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A5ED9D" w14:textId="77777777" w:rsidR="008E0481" w:rsidRPr="003148A1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4.6.</w:t>
            </w:r>
            <w:r w:rsidR="00A047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Экономические функции государства. Налоговая система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995C47" w14:textId="77777777" w:rsidR="008E0481" w:rsidRPr="004E7C55" w:rsidRDefault="008E04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52DF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F75EB21" w14:textId="77777777" w:rsidR="008E0481" w:rsidRPr="00A0470E" w:rsidRDefault="008E0481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A0470E">
              <w:rPr>
                <w:rFonts w:ascii="Times New Roman" w:hAnsi="Times New Roman" w:cs="Times New Roman"/>
                <w:b/>
                <w:iCs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CA3AF0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E43DCE1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7D9FD2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  <w:p w14:paraId="3A690D56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8E0481" w14:paraId="7B7D6C35" w14:textId="77777777" w:rsidTr="008E0481">
        <w:trPr>
          <w:trHeight w:val="2882"/>
        </w:trPr>
        <w:tc>
          <w:tcPr>
            <w:tcW w:w="2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37C27" w14:textId="77777777" w:rsidR="008E0481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ED83C" w14:textId="77777777" w:rsidR="008E0481" w:rsidRDefault="008E04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7C55">
              <w:rPr>
                <w:rFonts w:ascii="Times New Roman" w:hAnsi="Times New Roman" w:cs="Times New Roman"/>
              </w:rPr>
              <w:t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7C55">
              <w:rPr>
                <w:rFonts w:ascii="Times New Roman" w:hAnsi="Times New Roman" w:cs="Times New Roman"/>
              </w:rPr>
              <w:t>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A3723" w14:textId="77777777" w:rsidR="008E0481" w:rsidRPr="00A0470E" w:rsidRDefault="008E0481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1FC2D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ОК3</w:t>
            </w:r>
          </w:p>
          <w:p w14:paraId="0A44289C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ОК6</w:t>
            </w:r>
          </w:p>
          <w:p w14:paraId="73D6AF7A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</w:t>
            </w:r>
          </w:p>
          <w:p w14:paraId="0E16CE1D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ЛР2</w:t>
            </w:r>
          </w:p>
          <w:p w14:paraId="1BEDEC81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1196CCA9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620EC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7499DA0B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4D4ECFCE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  <w:p w14:paraId="6386FCC2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4C9B8008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048B9FC8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</w:tc>
      </w:tr>
      <w:tr w:rsidR="008E0481" w14:paraId="6507B0CF" w14:textId="77777777" w:rsidTr="008E0481">
        <w:trPr>
          <w:trHeight w:val="486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AD2212" w14:textId="77777777" w:rsidR="008E0481" w:rsidRPr="003148A1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4.7. Рынок труда, занятость и безработица. 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00C6E9" w14:textId="77777777" w:rsidR="008E0481" w:rsidRPr="004E7C55" w:rsidRDefault="008E04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52DF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EDB9F39" w14:textId="77777777" w:rsidR="008E0481" w:rsidRPr="00A0470E" w:rsidRDefault="008E0481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0470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7851F4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4ECEE68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82F3DB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  <w:p w14:paraId="7AD1FDEF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8E0481" w14:paraId="6D997943" w14:textId="77777777" w:rsidTr="008E0481">
        <w:trPr>
          <w:trHeight w:val="2040"/>
        </w:trPr>
        <w:tc>
          <w:tcPr>
            <w:tcW w:w="2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6E01E" w14:textId="77777777" w:rsidR="008E0481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0E6D1" w14:textId="77777777" w:rsidR="008E0481" w:rsidRDefault="008E04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7C55">
              <w:rPr>
                <w:rFonts w:ascii="Times New Roman" w:hAnsi="Times New Roman" w:cs="Times New Roman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3CCF2" w14:textId="77777777" w:rsidR="008E0481" w:rsidRPr="00A0470E" w:rsidRDefault="008E0481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A44C4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ОК3</w:t>
            </w:r>
          </w:p>
          <w:p w14:paraId="5D4CFFC6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ОК6</w:t>
            </w:r>
          </w:p>
          <w:p w14:paraId="6DFD3069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</w:t>
            </w:r>
          </w:p>
          <w:p w14:paraId="2537120D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ЛР2</w:t>
            </w:r>
          </w:p>
          <w:p w14:paraId="4CBC3166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6ABFE421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FAA2A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2E5007D8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4F49A33D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  <w:p w14:paraId="570836B9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71282FB2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2DBAAD5C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</w:tc>
      </w:tr>
      <w:tr w:rsidR="008E0481" w14:paraId="64E909E5" w14:textId="77777777" w:rsidTr="008E0481">
        <w:trPr>
          <w:trHeight w:val="459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CDED30" w14:textId="77777777" w:rsidR="008E0481" w:rsidRPr="003148A1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4.8.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Особенности современной экономики в России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110900" w14:textId="77777777" w:rsidR="008E0481" w:rsidRPr="004E7C55" w:rsidRDefault="008E04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52DF">
              <w:rPr>
                <w:rFonts w:ascii="Times New Roman" w:hAnsi="Times New Roman" w:cs="Times New Roman"/>
                <w:b/>
              </w:rPr>
              <w:lastRenderedPageBreak/>
              <w:t>Содержание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E933889" w14:textId="77777777" w:rsidR="008E0481" w:rsidRPr="00A0470E" w:rsidRDefault="008E0481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0470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ECE392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AE31EFF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28F700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  <w:p w14:paraId="5C989716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8E0481" w14:paraId="055C72C8" w14:textId="77777777" w:rsidTr="008E0481">
        <w:trPr>
          <w:trHeight w:val="2067"/>
        </w:trPr>
        <w:tc>
          <w:tcPr>
            <w:tcW w:w="2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D8D67" w14:textId="77777777" w:rsidR="008E0481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681E1" w14:textId="77777777" w:rsidR="008E0481" w:rsidRDefault="008E04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7C55">
              <w:rPr>
                <w:rFonts w:ascii="Times New Roman" w:hAnsi="Times New Roman" w:cs="Times New Roman"/>
              </w:rPr>
              <w:t>Международная экономика. Международное разделение труда. Экспорт и импорт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7C55">
              <w:rPr>
                <w:rFonts w:ascii="Times New Roman" w:hAnsi="Times New Roman" w:cs="Times New Roman"/>
              </w:rPr>
              <w:t>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1904C" w14:textId="77777777" w:rsidR="008E0481" w:rsidRPr="00A0470E" w:rsidRDefault="008E0481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97B50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ОК3</w:t>
            </w:r>
          </w:p>
          <w:p w14:paraId="43CCA5BF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ОК6</w:t>
            </w:r>
          </w:p>
          <w:p w14:paraId="1CFF69A1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</w:t>
            </w:r>
          </w:p>
          <w:p w14:paraId="0D8405C8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ЛР2</w:t>
            </w:r>
          </w:p>
          <w:p w14:paraId="1CDE774A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1D931D1D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A319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720DCD72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168F86AD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  <w:p w14:paraId="1B2E62DB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5D933463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734DA915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</w:tc>
      </w:tr>
      <w:tr w:rsidR="00CA29A2" w14:paraId="0259688E" w14:textId="77777777" w:rsidTr="00BC3BEB">
        <w:trPr>
          <w:trHeight w:val="938"/>
        </w:trPr>
        <w:tc>
          <w:tcPr>
            <w:tcW w:w="235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6AC28B7" w14:textId="77777777" w:rsidR="00CA29A2" w:rsidRDefault="00BC3BEB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40DC">
              <w:rPr>
                <w:rFonts w:ascii="Times New Roman" w:hAnsi="Times New Roman"/>
                <w:b/>
                <w:bCs/>
                <w:sz w:val="24"/>
                <w:szCs w:val="24"/>
              </w:rPr>
              <w:t>Тема 4.9. Практическая работа 1. Личное финансовое планирование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2C7F3" w14:textId="77777777" w:rsidR="00CA29A2" w:rsidRPr="004E7C55" w:rsidRDefault="001B3495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52DF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0DD9C74" w14:textId="77777777" w:rsidR="00CA29A2" w:rsidRPr="00A0470E" w:rsidRDefault="00BC3BEB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0C7EC8D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ОК3</w:t>
            </w:r>
          </w:p>
          <w:p w14:paraId="00CAB1F9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ОК6</w:t>
            </w:r>
          </w:p>
          <w:p w14:paraId="7B1A3B46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</w:t>
            </w:r>
          </w:p>
          <w:p w14:paraId="3860F7E0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ЛР2</w:t>
            </w:r>
          </w:p>
          <w:p w14:paraId="7B120CBC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7E7F899F" w14:textId="77777777" w:rsidR="00CA29A2" w:rsidRPr="00FD722E" w:rsidRDefault="00CA29A2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DCF8661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1D632D8D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00D74CDF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  <w:p w14:paraId="5EACC7E6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257DA7F0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60A057E9" w14:textId="77777777" w:rsidR="00CA29A2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</w:tc>
      </w:tr>
      <w:tr w:rsidR="00CA29A2" w14:paraId="10E11C72" w14:textId="77777777" w:rsidTr="00BC3BEB">
        <w:trPr>
          <w:trHeight w:val="938"/>
        </w:trPr>
        <w:tc>
          <w:tcPr>
            <w:tcW w:w="2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CBA12" w14:textId="77777777" w:rsidR="00CA29A2" w:rsidRDefault="00CA29A2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B1E01" w14:textId="77777777" w:rsidR="00CA29A2" w:rsidRPr="004E7C55" w:rsidRDefault="004F1DA4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0B7">
              <w:rPr>
                <w:rFonts w:ascii="Times New Roman" w:hAnsi="Times New Roman"/>
                <w:lang w:eastAsia="en-US"/>
              </w:rPr>
              <w:t>Домашняя бухгалтерия. Личный бюджет. Структура, способы составления и планирования личного бюджета. Личный финансовый план: цели, стратегии и способы их достижений.</w:t>
            </w:r>
          </w:p>
        </w:tc>
        <w:tc>
          <w:tcPr>
            <w:tcW w:w="26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AF88F" w14:textId="77777777" w:rsidR="00CA29A2" w:rsidRPr="00A0470E" w:rsidRDefault="00CA29A2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E6AE0" w14:textId="77777777" w:rsidR="00CA29A2" w:rsidRPr="00FD722E" w:rsidRDefault="00CA29A2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706EB" w14:textId="77777777" w:rsidR="00CA29A2" w:rsidRPr="00FD722E" w:rsidRDefault="00CA29A2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A29A2" w14:paraId="6E193DC9" w14:textId="77777777" w:rsidTr="001A4DE2">
        <w:trPr>
          <w:trHeight w:val="459"/>
        </w:trPr>
        <w:tc>
          <w:tcPr>
            <w:tcW w:w="235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70D084C" w14:textId="77777777" w:rsidR="00CA29A2" w:rsidRDefault="001A4DE2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40DC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</w:t>
            </w:r>
            <w:r w:rsidRPr="009340DC">
              <w:rPr>
                <w:rFonts w:ascii="Times New Roman" w:hAnsi="Times New Roman"/>
                <w:b/>
                <w:bCs/>
                <w:sz w:val="24"/>
                <w:szCs w:val="24"/>
              </w:rPr>
              <w:t>4.10. Практическая работа 2. Банки. Депозит. Кредит.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41F01" w14:textId="77777777" w:rsidR="00CA29A2" w:rsidRPr="004E7C55" w:rsidRDefault="001B3495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52DF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B264992" w14:textId="77777777" w:rsidR="00CA29A2" w:rsidRPr="00A0470E" w:rsidRDefault="00CA29A2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6E14893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ОК3</w:t>
            </w:r>
          </w:p>
          <w:p w14:paraId="5BA9DD68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ОК6</w:t>
            </w:r>
          </w:p>
          <w:p w14:paraId="1E9FCCDA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</w:t>
            </w:r>
          </w:p>
          <w:p w14:paraId="73829A83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ЛР2</w:t>
            </w:r>
          </w:p>
          <w:p w14:paraId="746E9331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5111A587" w14:textId="77777777" w:rsidR="00CA29A2" w:rsidRPr="00FD722E" w:rsidRDefault="00CA29A2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D080715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28047EB5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4F7DA392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  <w:p w14:paraId="21F8EC43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658C801C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5A1B8DBC" w14:textId="77777777" w:rsidR="00CA29A2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</w:tc>
      </w:tr>
      <w:tr w:rsidR="00CA29A2" w14:paraId="55DCF3D0" w14:textId="77777777" w:rsidTr="00BC3BEB">
        <w:trPr>
          <w:trHeight w:val="938"/>
        </w:trPr>
        <w:tc>
          <w:tcPr>
            <w:tcW w:w="2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435B7" w14:textId="77777777" w:rsidR="00CA29A2" w:rsidRDefault="00CA29A2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D8452" w14:textId="77777777" w:rsidR="00CA29A2" w:rsidRPr="004E7C55" w:rsidRDefault="001A4DE2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0B7">
              <w:rPr>
                <w:rFonts w:ascii="Times New Roman" w:hAnsi="Times New Roman"/>
                <w:lang w:eastAsia="en-US"/>
              </w:rPr>
              <w:t>Банк и банковский депозит. Кредиты, их виды. Принципы кредитования. Кредитная история. Типичные ошибки при использовании кредитов.  Банковские операции для физических лиц. Виды платёжных средств</w:t>
            </w:r>
          </w:p>
        </w:tc>
        <w:tc>
          <w:tcPr>
            <w:tcW w:w="26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A2BA3" w14:textId="77777777" w:rsidR="00CA29A2" w:rsidRPr="00A0470E" w:rsidRDefault="00CA29A2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CAC7" w14:textId="77777777" w:rsidR="00CA29A2" w:rsidRPr="00FD722E" w:rsidRDefault="00CA29A2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827D6" w14:textId="77777777" w:rsidR="00CA29A2" w:rsidRPr="00FD722E" w:rsidRDefault="00CA29A2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A29A2" w14:paraId="2E758DBD" w14:textId="77777777" w:rsidTr="00335338">
        <w:trPr>
          <w:trHeight w:val="429"/>
        </w:trPr>
        <w:tc>
          <w:tcPr>
            <w:tcW w:w="235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8825FD0" w14:textId="77777777" w:rsidR="00CA29A2" w:rsidRDefault="00335338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40DC">
              <w:rPr>
                <w:rFonts w:ascii="Times New Roman" w:hAnsi="Times New Roman"/>
                <w:b/>
                <w:bCs/>
                <w:sz w:val="24"/>
                <w:szCs w:val="24"/>
              </w:rPr>
              <w:t>Тема 4.11. Практическая работа 3. «Инвестиции. Куда вложить деньги»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25B98" w14:textId="77777777" w:rsidR="00CA29A2" w:rsidRPr="004E7C55" w:rsidRDefault="001B3495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52DF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BA0B66D" w14:textId="77777777" w:rsidR="00CA29A2" w:rsidRPr="00A0470E" w:rsidRDefault="00CA29A2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F835621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ОК3</w:t>
            </w:r>
          </w:p>
          <w:p w14:paraId="2C8C045C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ОК6</w:t>
            </w:r>
          </w:p>
          <w:p w14:paraId="12900522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</w:t>
            </w:r>
          </w:p>
          <w:p w14:paraId="3A21964F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ЛР2</w:t>
            </w:r>
          </w:p>
          <w:p w14:paraId="35902DF1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773F36D6" w14:textId="77777777" w:rsidR="00CA29A2" w:rsidRPr="00FD722E" w:rsidRDefault="00CA29A2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F27AA19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3FB572C0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2EFFF848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  <w:p w14:paraId="2CE4B567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5D1002B0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4A4404B6" w14:textId="77777777" w:rsidR="00CA29A2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</w:tc>
      </w:tr>
      <w:tr w:rsidR="00CA29A2" w14:paraId="76B29E7F" w14:textId="77777777" w:rsidTr="00BC3BEB">
        <w:trPr>
          <w:trHeight w:val="938"/>
        </w:trPr>
        <w:tc>
          <w:tcPr>
            <w:tcW w:w="2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B5A68" w14:textId="77777777" w:rsidR="00CA29A2" w:rsidRDefault="00CA29A2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84451" w14:textId="77777777" w:rsidR="00CA29A2" w:rsidRPr="004E7C55" w:rsidRDefault="003353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0B7">
              <w:rPr>
                <w:rFonts w:ascii="Times New Roman" w:hAnsi="Times New Roman"/>
                <w:lang w:eastAsia="en-US"/>
              </w:rPr>
              <w:t>Что такое инвестиции. Способы инвестирования. Сроки и доходность инвестиций. Фондовый рынок и его инструменты. Как сформировать инвестиционный портфель.</w:t>
            </w:r>
          </w:p>
        </w:tc>
        <w:tc>
          <w:tcPr>
            <w:tcW w:w="26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186B4" w14:textId="77777777" w:rsidR="00CA29A2" w:rsidRPr="00A0470E" w:rsidRDefault="00CA29A2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98D5" w14:textId="77777777" w:rsidR="00CA29A2" w:rsidRPr="00FD722E" w:rsidRDefault="00CA29A2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8FD84" w14:textId="77777777" w:rsidR="00CA29A2" w:rsidRPr="00FD722E" w:rsidRDefault="00CA29A2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A29A2" w14:paraId="6DFD65ED" w14:textId="77777777" w:rsidTr="00335338">
        <w:trPr>
          <w:trHeight w:val="384"/>
        </w:trPr>
        <w:tc>
          <w:tcPr>
            <w:tcW w:w="235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D775D68" w14:textId="77777777" w:rsidR="00CA29A2" w:rsidRDefault="00335338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20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4.12. Практическая работа 4. Страхование. Пенсии.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72E95" w14:textId="77777777" w:rsidR="00CA29A2" w:rsidRPr="004E7C55" w:rsidRDefault="001B3495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52DF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0D2CEC3" w14:textId="77777777" w:rsidR="00CA29A2" w:rsidRPr="00A0470E" w:rsidRDefault="00CA29A2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252F75D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ОК3</w:t>
            </w:r>
          </w:p>
          <w:p w14:paraId="23E8939D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ОК6</w:t>
            </w:r>
          </w:p>
          <w:p w14:paraId="2C73A5EF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</w:t>
            </w:r>
          </w:p>
          <w:p w14:paraId="6BB188A1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ЛР2</w:t>
            </w:r>
          </w:p>
          <w:p w14:paraId="14D37B48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102D3720" w14:textId="77777777" w:rsidR="00CA29A2" w:rsidRPr="00FD722E" w:rsidRDefault="00CA29A2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1A8826B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28A01AC4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212F8727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  <w:p w14:paraId="3760B49E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13FDD5E3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0C0319B2" w14:textId="77777777" w:rsidR="00CA29A2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</w:tc>
      </w:tr>
      <w:tr w:rsidR="00CA29A2" w14:paraId="2E2E048F" w14:textId="77777777" w:rsidTr="00BC3BEB">
        <w:trPr>
          <w:trHeight w:val="938"/>
        </w:trPr>
        <w:tc>
          <w:tcPr>
            <w:tcW w:w="2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C3201" w14:textId="77777777" w:rsidR="00CA29A2" w:rsidRDefault="00CA29A2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72268" w14:textId="77777777" w:rsidR="00CA29A2" w:rsidRPr="004E7C55" w:rsidRDefault="003353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20B7">
              <w:rPr>
                <w:rFonts w:ascii="Times New Roman" w:hAnsi="Times New Roman"/>
                <w:lang w:eastAsia="en-US"/>
              </w:rPr>
              <w:t>Страховые услуги, риски, участники договора страхования. Виды страхования. Пенсия. Накопительная и страховая пенсия. Пенсионный фонд.</w:t>
            </w:r>
          </w:p>
        </w:tc>
        <w:tc>
          <w:tcPr>
            <w:tcW w:w="26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FEC04" w14:textId="77777777" w:rsidR="00CA29A2" w:rsidRPr="00A0470E" w:rsidRDefault="00CA29A2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E0F39" w14:textId="77777777" w:rsidR="00CA29A2" w:rsidRPr="00FD722E" w:rsidRDefault="00CA29A2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AD945" w14:textId="77777777" w:rsidR="00CA29A2" w:rsidRPr="00FD722E" w:rsidRDefault="00CA29A2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A29A2" w14:paraId="61FFE778" w14:textId="77777777" w:rsidTr="00335338">
        <w:trPr>
          <w:trHeight w:val="338"/>
        </w:trPr>
        <w:tc>
          <w:tcPr>
            <w:tcW w:w="235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671A948" w14:textId="77777777" w:rsidR="00CA29A2" w:rsidRDefault="00335338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11D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  <w:r w:rsidRPr="000911D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13</w:t>
            </w:r>
            <w:r w:rsidRPr="000911D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Практическая работа 5.</w:t>
            </w:r>
            <w:r w:rsidRPr="000911D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Защита от мошеннических действий на финансовом </w:t>
            </w:r>
            <w:r w:rsidRPr="000911D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рынке.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80600" w14:textId="77777777" w:rsidR="00CA29A2" w:rsidRPr="004E7C55" w:rsidRDefault="001B3495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52DF">
              <w:rPr>
                <w:rFonts w:ascii="Times New Roman" w:hAnsi="Times New Roman" w:cs="Times New Roman"/>
                <w:b/>
              </w:rPr>
              <w:lastRenderedPageBreak/>
              <w:t>Содержание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48AF57C" w14:textId="77777777" w:rsidR="00CA29A2" w:rsidRPr="00A0470E" w:rsidRDefault="00CA29A2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1F85476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ОК3</w:t>
            </w:r>
          </w:p>
          <w:p w14:paraId="3ECD1878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ОК6</w:t>
            </w:r>
          </w:p>
          <w:p w14:paraId="5D30991F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</w:t>
            </w:r>
          </w:p>
          <w:p w14:paraId="2C6F18D3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ЛР2</w:t>
            </w:r>
          </w:p>
          <w:p w14:paraId="3D1812F8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5F9C9666" w14:textId="77777777" w:rsidR="00CA29A2" w:rsidRPr="00FD722E" w:rsidRDefault="00CA29A2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542ACE3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39EF2E2C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27CB202F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  <w:p w14:paraId="369E6884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761C67B1" w14:textId="77777777" w:rsidR="004F1DA4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3AC2E60A" w14:textId="77777777" w:rsidR="00CA29A2" w:rsidRPr="00FD722E" w:rsidRDefault="004F1DA4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</w:tc>
      </w:tr>
      <w:tr w:rsidR="00CA29A2" w14:paraId="57BFF310" w14:textId="77777777" w:rsidTr="00BC3BEB">
        <w:trPr>
          <w:trHeight w:val="938"/>
        </w:trPr>
        <w:tc>
          <w:tcPr>
            <w:tcW w:w="2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FDEA1" w14:textId="77777777" w:rsidR="00CA29A2" w:rsidRDefault="00CA29A2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C9FE1" w14:textId="77777777" w:rsidR="00CA29A2" w:rsidRPr="004E7C55" w:rsidRDefault="003353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C1D88">
              <w:rPr>
                <w:rFonts w:ascii="Times New Roman" w:hAnsi="Times New Roman"/>
                <w:lang w:eastAsia="en-US"/>
              </w:rPr>
              <w:t>Признаки и виды финансовых пирамид, правила личной финансовой безопасности, виды финансового мошенничества. Махинации с кредитами, с банковскими картами, с инвестиционными инструментами.</w:t>
            </w:r>
          </w:p>
        </w:tc>
        <w:tc>
          <w:tcPr>
            <w:tcW w:w="26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E48F7" w14:textId="77777777" w:rsidR="00CA29A2" w:rsidRPr="00A0470E" w:rsidRDefault="00CA29A2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F77C" w14:textId="77777777" w:rsidR="00CA29A2" w:rsidRPr="00FD722E" w:rsidRDefault="00CA29A2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01C07" w14:textId="77777777" w:rsidR="00CA29A2" w:rsidRPr="00FD722E" w:rsidRDefault="00CA29A2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2F5879" w14:paraId="3F961CE1" w14:textId="77777777" w:rsidTr="00536A07">
        <w:trPr>
          <w:trHeight w:val="340"/>
        </w:trPr>
        <w:tc>
          <w:tcPr>
            <w:tcW w:w="8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8154" w14:textId="77777777" w:rsidR="002F5879" w:rsidRPr="002F5879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5</w:t>
            </w:r>
            <w:r w:rsidR="002F5879" w:rsidRPr="002F5879">
              <w:rPr>
                <w:rFonts w:ascii="Times New Roman" w:hAnsi="Times New Roman" w:cs="Times New Roman"/>
                <w:b/>
              </w:rPr>
              <w:t>. Социальная сфера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A6F86" w14:textId="77777777" w:rsidR="002F5879" w:rsidRPr="00A0470E" w:rsidRDefault="002F5879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47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532D4" w14:textId="77777777" w:rsidR="002F5879" w:rsidRPr="00FD722E" w:rsidRDefault="002F5879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gree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BF656" w14:textId="77777777" w:rsidR="002F5879" w:rsidRPr="00FD722E" w:rsidRDefault="002F5879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2F5879" w14:paraId="32A41148" w14:textId="77777777" w:rsidTr="00536A07">
        <w:trPr>
          <w:trHeight w:val="340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DEC332" w14:textId="77777777" w:rsidR="002F5879" w:rsidRPr="002F5879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5</w:t>
            </w:r>
            <w:r w:rsidR="002F5879" w:rsidRPr="002F587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.1.</w:t>
            </w:r>
            <w:r w:rsidR="002F5879" w:rsidRPr="004E7C55">
              <w:rPr>
                <w:rFonts w:ascii="Times New Roman" w:hAnsi="Times New Roman" w:cs="Times New Roman"/>
              </w:rPr>
              <w:t xml:space="preserve"> </w:t>
            </w:r>
            <w:r w:rsidR="002F5879" w:rsidRPr="002F5879">
              <w:rPr>
                <w:rFonts w:ascii="Times New Roman" w:hAnsi="Times New Roman" w:cs="Times New Roman"/>
                <w:b/>
              </w:rPr>
              <w:t>Социальная структура общества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33EBE" w14:textId="77777777" w:rsidR="002F5879" w:rsidRPr="002F5879" w:rsidRDefault="002F5879" w:rsidP="009C77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F5879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AAFF3" w14:textId="77777777" w:rsidR="002F5879" w:rsidRPr="00A0470E" w:rsidRDefault="002F5879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CEE91" w14:textId="77777777" w:rsidR="002F5879" w:rsidRPr="00FD722E" w:rsidRDefault="002F5879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gree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92317" w14:textId="77777777" w:rsidR="002F5879" w:rsidRPr="00FD722E" w:rsidRDefault="002F5879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2F5879" w14:paraId="559A3993" w14:textId="77777777" w:rsidTr="00536A07">
        <w:trPr>
          <w:trHeight w:val="340"/>
        </w:trPr>
        <w:tc>
          <w:tcPr>
            <w:tcW w:w="2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7CE99" w14:textId="77777777" w:rsidR="002F5879" w:rsidRDefault="002F5879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D9C73" w14:textId="77777777" w:rsidR="002F5879" w:rsidRPr="004E7C55" w:rsidRDefault="002F5879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7C55">
              <w:rPr>
                <w:rFonts w:ascii="Times New Roman" w:hAnsi="Times New Roman" w:cs="Times New Roman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7C55">
              <w:rPr>
                <w:rFonts w:ascii="Times New Roman" w:hAnsi="Times New Roman" w:cs="Times New Roman"/>
              </w:rPr>
              <w:t xml:space="preserve">Положение индивида в обществе. Социальные статусы и роли. Социальная </w:t>
            </w:r>
            <w:proofErr w:type="spellStart"/>
            <w:proofErr w:type="gramStart"/>
            <w:r w:rsidRPr="004E7C55">
              <w:rPr>
                <w:rFonts w:ascii="Times New Roman" w:hAnsi="Times New Roman" w:cs="Times New Roman"/>
              </w:rPr>
              <w:t>мобильность,ее</w:t>
            </w:r>
            <w:proofErr w:type="spellEnd"/>
            <w:proofErr w:type="gramEnd"/>
            <w:r w:rsidRPr="004E7C55">
              <w:rPr>
                <w:rFonts w:ascii="Times New Roman" w:hAnsi="Times New Roman" w:cs="Times New Roman"/>
              </w:rPr>
              <w:t xml:space="preserve"> формы и каналы в современном российском обществе.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7AB96" w14:textId="77777777" w:rsidR="002F5879" w:rsidRPr="00A0470E" w:rsidRDefault="007E01B8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47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E8219" w14:textId="77777777" w:rsidR="008161BA" w:rsidRPr="00FD722E" w:rsidRDefault="008161BA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ОК3</w:t>
            </w:r>
          </w:p>
          <w:p w14:paraId="41419C13" w14:textId="77777777" w:rsidR="008161BA" w:rsidRPr="00FD722E" w:rsidRDefault="008161BA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ОК6</w:t>
            </w:r>
          </w:p>
          <w:p w14:paraId="0D0D5814" w14:textId="77777777" w:rsidR="008161BA" w:rsidRPr="00FD722E" w:rsidRDefault="008161BA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</w:t>
            </w:r>
          </w:p>
          <w:p w14:paraId="53F89C34" w14:textId="77777777" w:rsidR="008161BA" w:rsidRPr="00FD722E" w:rsidRDefault="008161BA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ЛР2</w:t>
            </w:r>
          </w:p>
          <w:p w14:paraId="038D65CA" w14:textId="77777777" w:rsidR="008161BA" w:rsidRPr="00FD722E" w:rsidRDefault="008161BA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6286A343" w14:textId="77777777" w:rsidR="00CE651D" w:rsidRPr="00FD722E" w:rsidRDefault="00CE651D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ЛР12</w:t>
            </w:r>
          </w:p>
          <w:p w14:paraId="623239F9" w14:textId="77777777" w:rsidR="002F5879" w:rsidRPr="00FD722E" w:rsidRDefault="002F5879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gree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6F03B" w14:textId="77777777" w:rsidR="00CE651D" w:rsidRPr="00FD722E" w:rsidRDefault="00CE651D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259ADB0E" w14:textId="77777777" w:rsidR="00CE651D" w:rsidRPr="00FD722E" w:rsidRDefault="00CE651D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40D276D6" w14:textId="77777777" w:rsidR="00CE651D" w:rsidRPr="00FD722E" w:rsidRDefault="00CE651D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  <w:p w14:paraId="6525C5E8" w14:textId="77777777" w:rsidR="00CE651D" w:rsidRPr="00FD722E" w:rsidRDefault="00CE651D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75265123" w14:textId="77777777" w:rsidR="00CE651D" w:rsidRPr="00FD722E" w:rsidRDefault="00CE651D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5A038F38" w14:textId="77777777" w:rsidR="002F5879" w:rsidRPr="00FD722E" w:rsidRDefault="00CE651D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green"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</w:tc>
      </w:tr>
      <w:tr w:rsidR="008E0481" w14:paraId="2A571723" w14:textId="77777777" w:rsidTr="008E0481">
        <w:trPr>
          <w:trHeight w:val="360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9F9B44" w14:textId="77777777" w:rsidR="008E0481" w:rsidRPr="007E01B8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b/>
              </w:rPr>
              <w:t>Тема 5</w:t>
            </w:r>
            <w:r w:rsidRPr="007E01B8">
              <w:rPr>
                <w:rFonts w:ascii="Times New Roman" w:hAnsi="Times New Roman" w:cs="Times New Roman"/>
                <w:b/>
              </w:rPr>
              <w:t>.2. Социальные общности и группы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143188" w14:textId="77777777" w:rsidR="008E0481" w:rsidRPr="004E7C55" w:rsidRDefault="008E04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52DF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BD003B" w14:textId="77777777" w:rsidR="008E0481" w:rsidRDefault="008E0481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BE9866" w14:textId="77777777" w:rsidR="008E0481" w:rsidRPr="00FD722E" w:rsidRDefault="008E04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gree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E94709" w14:textId="77777777" w:rsidR="008E0481" w:rsidRPr="00FD722E" w:rsidRDefault="008E04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8E0481" w14:paraId="73810F4E" w14:textId="77777777" w:rsidTr="008E0481">
        <w:trPr>
          <w:trHeight w:val="3227"/>
        </w:trPr>
        <w:tc>
          <w:tcPr>
            <w:tcW w:w="2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F5EA6" w14:textId="77777777" w:rsidR="008E0481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EE457" w14:textId="77777777" w:rsidR="008E0481" w:rsidRDefault="008E04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7C55">
              <w:rPr>
                <w:rFonts w:ascii="Times New Roman" w:hAnsi="Times New Roman" w:cs="Times New Roman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4E7C55">
              <w:rPr>
                <w:rFonts w:ascii="Times New Roman" w:hAnsi="Times New Roman" w:cs="Times New Roman"/>
              </w:rPr>
              <w:t>Этносоциальные</w:t>
            </w:r>
            <w:proofErr w:type="spellEnd"/>
            <w:r w:rsidRPr="004E7C55">
              <w:rPr>
                <w:rFonts w:ascii="Times New Roman" w:hAnsi="Times New Roman" w:cs="Times New Roman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7C55">
              <w:rPr>
                <w:rFonts w:ascii="Times New Roman" w:hAnsi="Times New Roman" w:cs="Times New Roman"/>
              </w:rPr>
              <w:t>Федерации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4E7C55">
              <w:rPr>
                <w:rFonts w:ascii="Times New Roman" w:hAnsi="Times New Roman" w:cs="Times New Roman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7C55">
              <w:rPr>
                <w:rFonts w:ascii="Times New Roman" w:hAnsi="Times New Roman" w:cs="Times New Roman"/>
              </w:rPr>
              <w:t>Российской Федерации. Помощь государства многодетным семьям</w:t>
            </w:r>
            <w:r>
              <w:rPr>
                <w:rFonts w:ascii="Times New Roman" w:hAnsi="Times New Roman" w:cs="Times New Roman"/>
              </w:rPr>
              <w:t>.</w:t>
            </w:r>
            <w:r w:rsidRPr="004E7C5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AB5DF" w14:textId="77777777" w:rsidR="008E0481" w:rsidRDefault="008E0481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004CD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AF50FAE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ОК3</w:t>
            </w:r>
          </w:p>
          <w:p w14:paraId="66674C91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ОК6</w:t>
            </w:r>
          </w:p>
          <w:p w14:paraId="23F14605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</w:t>
            </w:r>
          </w:p>
          <w:p w14:paraId="7A180481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ЛР2</w:t>
            </w:r>
          </w:p>
          <w:p w14:paraId="0671CF23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5724385F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ЛР12</w:t>
            </w:r>
          </w:p>
          <w:p w14:paraId="2393795E" w14:textId="77777777" w:rsidR="008E0481" w:rsidRPr="00FD722E" w:rsidRDefault="008E04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D15B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  <w:p w14:paraId="06A37178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4744C12A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33B3476B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  <w:p w14:paraId="7FC7A191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288E45BE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75164C7B" w14:textId="77777777" w:rsidR="008E0481" w:rsidRPr="00FD722E" w:rsidRDefault="008E04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</w:tc>
      </w:tr>
      <w:tr w:rsidR="008E0481" w14:paraId="1F0A0629" w14:textId="77777777" w:rsidTr="008E0481">
        <w:trPr>
          <w:trHeight w:val="456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3510A8" w14:textId="77777777" w:rsidR="008E0481" w:rsidRPr="007E01B8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5.3. Этнос, этнические отношения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CCD778" w14:textId="77777777" w:rsidR="008E0481" w:rsidRDefault="008E0481" w:rsidP="009C7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C52DF">
              <w:rPr>
                <w:rFonts w:ascii="Times New Roman" w:hAnsi="Times New Roman" w:cs="Times New Roman"/>
                <w:b/>
              </w:rPr>
              <w:t>Содержание</w:t>
            </w:r>
          </w:p>
          <w:p w14:paraId="2472F9A7" w14:textId="77777777" w:rsidR="008E0481" w:rsidRPr="00536A07" w:rsidRDefault="008E0481" w:rsidP="009C7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9E03416" w14:textId="77777777" w:rsidR="008E0481" w:rsidRDefault="008E0481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3B2794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D6A2EB5" w14:textId="77777777" w:rsidR="008E0481" w:rsidRPr="00FD722E" w:rsidRDefault="008E04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gree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8EBCB4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  <w:p w14:paraId="67EA3542" w14:textId="77777777" w:rsidR="008E0481" w:rsidRPr="00FD722E" w:rsidRDefault="008E04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8E0481" w14:paraId="481E8AF7" w14:textId="77777777" w:rsidTr="00A0470E">
        <w:trPr>
          <w:trHeight w:val="1773"/>
        </w:trPr>
        <w:tc>
          <w:tcPr>
            <w:tcW w:w="2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B1CEC" w14:textId="77777777" w:rsidR="008E0481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17541" w14:textId="77777777" w:rsidR="008E0481" w:rsidRDefault="008E0481" w:rsidP="009C7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536A07">
              <w:rPr>
                <w:rFonts w:ascii="Times New Roman" w:hAnsi="Times New Roman"/>
                <w:lang w:eastAsia="en-US"/>
              </w:rPr>
              <w:t>Что такое этнос? Диаспоры и национальные меньшинства. Исторические типы этноса. Что такое нации? Этноцентризм. Этнические конфликты. Формы этнического взаимодействия. Национальная политика России.</w:t>
            </w:r>
          </w:p>
          <w:p w14:paraId="55EC318D" w14:textId="77777777" w:rsidR="00A0470E" w:rsidRDefault="00A0470E" w:rsidP="009C7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14:paraId="6135E0A3" w14:textId="77777777" w:rsidR="00A0470E" w:rsidRDefault="00A0470E" w:rsidP="009C7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14:paraId="6AF7B510" w14:textId="77777777" w:rsidR="00A0470E" w:rsidRDefault="00A0470E" w:rsidP="009C7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14:paraId="3BEA1D93" w14:textId="77777777" w:rsidR="00A0470E" w:rsidRDefault="00A0470E" w:rsidP="009C7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14:paraId="1F7D667F" w14:textId="77777777" w:rsidR="00A0470E" w:rsidRDefault="00A0470E" w:rsidP="009C7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14:paraId="28D1E4AA" w14:textId="77777777" w:rsidR="00A0470E" w:rsidRDefault="00A0470E" w:rsidP="009C7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14:paraId="173E0F06" w14:textId="77777777" w:rsidR="00A0470E" w:rsidRDefault="00A0470E" w:rsidP="009C7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14:paraId="42D314AC" w14:textId="77777777" w:rsidR="00A0470E" w:rsidRDefault="00A0470E" w:rsidP="009C7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14:paraId="36CCECDE" w14:textId="77777777" w:rsidR="00A0470E" w:rsidRDefault="00A0470E" w:rsidP="009C7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7C714" w14:textId="77777777" w:rsidR="008E0481" w:rsidRDefault="008E0481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D4094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ОК3</w:t>
            </w:r>
          </w:p>
          <w:p w14:paraId="06F3406A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ОК6</w:t>
            </w:r>
          </w:p>
          <w:p w14:paraId="3CFAE365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</w:t>
            </w:r>
          </w:p>
          <w:p w14:paraId="7FF27F11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ЛР2</w:t>
            </w:r>
          </w:p>
          <w:p w14:paraId="1501A62A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7B505DD0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ЛР12</w:t>
            </w:r>
          </w:p>
          <w:p w14:paraId="552BFC7B" w14:textId="77777777" w:rsidR="008E0481" w:rsidRPr="00FD722E" w:rsidRDefault="008E04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E7B5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79A2C93E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750F3C17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  <w:p w14:paraId="64814633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4E6EF881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12404EDF" w14:textId="77777777" w:rsidR="008E0481" w:rsidRPr="00FD722E" w:rsidRDefault="008E04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</w:tc>
      </w:tr>
      <w:tr w:rsidR="008E0481" w14:paraId="52B426CA" w14:textId="77777777" w:rsidTr="008E0481">
        <w:trPr>
          <w:trHeight w:val="387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C60A48" w14:textId="77777777" w:rsidR="008E0481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b/>
              </w:rPr>
              <w:t>Тема 5.4</w:t>
            </w:r>
            <w:r w:rsidRPr="007E01B8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E01B8">
              <w:rPr>
                <w:rFonts w:ascii="Times New Roman" w:hAnsi="Times New Roman" w:cs="Times New Roman"/>
                <w:b/>
              </w:rPr>
              <w:t>Социальный контроль и социальное взаимодействие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856339" w14:textId="77777777" w:rsidR="008E0481" w:rsidRPr="004E7C55" w:rsidRDefault="008E04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52DF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63C26DF" w14:textId="77777777" w:rsidR="008E0481" w:rsidRDefault="008E0481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AC1673" w14:textId="77777777" w:rsidR="008E0481" w:rsidRPr="00FD722E" w:rsidRDefault="008E04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gree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E600A9" w14:textId="77777777" w:rsidR="008E0481" w:rsidRPr="00FD722E" w:rsidRDefault="008E04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8E0481" w14:paraId="6B6C9A6B" w14:textId="77777777" w:rsidTr="008E0481">
        <w:trPr>
          <w:trHeight w:val="2456"/>
        </w:trPr>
        <w:tc>
          <w:tcPr>
            <w:tcW w:w="2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0F397" w14:textId="77777777" w:rsidR="008E0481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DCA63" w14:textId="77777777" w:rsidR="008E0481" w:rsidRDefault="008E04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7C55">
              <w:rPr>
                <w:rFonts w:ascii="Times New Roman" w:hAnsi="Times New Roman" w:cs="Times New Roman"/>
              </w:rPr>
              <w:t>Социальные нормы и отклоняющееся (девиантное) поведение. Формы социальных девиаций. Конформизм. Социальный контроль и самоконтроль.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7C55">
              <w:rPr>
                <w:rFonts w:ascii="Times New Roman" w:hAnsi="Times New Roman" w:cs="Times New Roman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7C55">
              <w:rPr>
                <w:rFonts w:ascii="Times New Roman" w:hAnsi="Times New Roman" w:cs="Times New Roman"/>
              </w:rPr>
              <w:t>социального психолога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A0C56" w14:textId="77777777" w:rsidR="008E0481" w:rsidRDefault="008E0481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806F3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ОК3</w:t>
            </w:r>
          </w:p>
          <w:p w14:paraId="67CF6B98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ОК6</w:t>
            </w:r>
          </w:p>
          <w:p w14:paraId="1B5FA5D3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</w:t>
            </w:r>
          </w:p>
          <w:p w14:paraId="3F694FF1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ЛР2</w:t>
            </w:r>
          </w:p>
          <w:p w14:paraId="462CA48C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39B15A17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ЛР12</w:t>
            </w:r>
          </w:p>
          <w:p w14:paraId="63D9E5EA" w14:textId="77777777" w:rsidR="008E0481" w:rsidRPr="00FD722E" w:rsidRDefault="008E04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63FBD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3CD8078F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46A6C0E1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  <w:p w14:paraId="06425FF8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3B68539C" w14:textId="77777777" w:rsidR="008E0481" w:rsidRPr="00FD722E" w:rsidRDefault="008E0481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2C5C4916" w14:textId="77777777" w:rsidR="008E0481" w:rsidRPr="00FD722E" w:rsidRDefault="008E0481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</w:tc>
      </w:tr>
      <w:tr w:rsidR="00536A07" w14:paraId="64019BE3" w14:textId="77777777" w:rsidTr="00536A07">
        <w:trPr>
          <w:trHeight w:val="340"/>
        </w:trPr>
        <w:tc>
          <w:tcPr>
            <w:tcW w:w="8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CFB60" w14:textId="77777777" w:rsidR="00536A07" w:rsidRPr="00536A07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6</w:t>
            </w:r>
            <w:r w:rsidR="00536A07" w:rsidRPr="00536A07">
              <w:rPr>
                <w:rFonts w:ascii="Times New Roman" w:hAnsi="Times New Roman" w:cs="Times New Roman"/>
                <w:b/>
              </w:rPr>
              <w:t>. Политическая сфера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45922" w14:textId="77777777" w:rsidR="00536A07" w:rsidRDefault="00536A07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C3D3A" w14:textId="77777777" w:rsidR="00536A07" w:rsidRPr="00FD722E" w:rsidRDefault="00536A07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gree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5A5AD" w14:textId="77777777" w:rsidR="00536A07" w:rsidRPr="00FD722E" w:rsidRDefault="00536A07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CF0538" w14:paraId="5833DB8A" w14:textId="77777777" w:rsidTr="00BC3BEB">
        <w:trPr>
          <w:trHeight w:val="376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C63C97" w14:textId="77777777" w:rsidR="00CF0538" w:rsidRPr="00536A07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6</w:t>
            </w:r>
            <w:r w:rsidRPr="00536A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.1. </w:t>
            </w:r>
          </w:p>
          <w:p w14:paraId="4C0F40A0" w14:textId="77777777" w:rsidR="00CF0538" w:rsidRPr="00536A07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</w:rPr>
            </w:pPr>
            <w:r w:rsidRPr="00536A07">
              <w:rPr>
                <w:rFonts w:ascii="Times New Roman" w:hAnsi="Times New Roman" w:cs="Times New Roman"/>
                <w:b/>
              </w:rPr>
              <w:t>Политика и власть. Политическая система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2F16D1" w14:textId="77777777" w:rsidR="00CF0538" w:rsidRPr="004E7C55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52DF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8AF77D" w14:textId="77777777" w:rsidR="00CF0538" w:rsidRDefault="00CF0538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454CA7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gree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9A8D85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CF0538" w14:paraId="25092A6F" w14:textId="77777777" w:rsidTr="00BC3BEB">
        <w:trPr>
          <w:trHeight w:val="2467"/>
        </w:trPr>
        <w:tc>
          <w:tcPr>
            <w:tcW w:w="2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A2E20" w14:textId="77777777" w:rsidR="00CF0538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8582A" w14:textId="77777777" w:rsidR="00CF0538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7C55">
              <w:rPr>
                <w:rFonts w:ascii="Times New Roman" w:hAnsi="Times New Roman" w:cs="Times New Roman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7C55">
              <w:rPr>
                <w:rFonts w:ascii="Times New Roman" w:hAnsi="Times New Roman" w:cs="Times New Roman"/>
              </w:rPr>
              <w:t>Политическая система   общества,   ее   структура   и   функции.   Политическая   система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7C55">
              <w:rPr>
                <w:rFonts w:ascii="Times New Roman" w:hAnsi="Times New Roman" w:cs="Times New Roman"/>
              </w:rPr>
              <w:t>Российской Федерации на современном этапе</w:t>
            </w:r>
          </w:p>
          <w:p w14:paraId="0C6B3B99" w14:textId="77777777" w:rsidR="00A0470E" w:rsidRDefault="00A0470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8DA051F" w14:textId="77777777" w:rsidR="00A0470E" w:rsidRDefault="00A0470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F033401" w14:textId="77777777" w:rsidR="00A0470E" w:rsidRDefault="00A0470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8EED79E" w14:textId="77777777" w:rsidR="00A0470E" w:rsidRDefault="00A0470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DD28649" w14:textId="77777777" w:rsidR="00A0470E" w:rsidRDefault="00A0470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076A012" w14:textId="77777777" w:rsidR="00A0470E" w:rsidRDefault="00A0470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1E7AEA1" w14:textId="77777777" w:rsidR="00A0470E" w:rsidRDefault="00A0470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0231308" w14:textId="77777777" w:rsidR="00A0470E" w:rsidRDefault="00A0470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C9DEAC0" w14:textId="77777777" w:rsidR="00A0470E" w:rsidRDefault="00A0470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143C795" w14:textId="77777777" w:rsidR="00A0470E" w:rsidRDefault="00A0470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C4E1C" w14:textId="77777777" w:rsidR="00CF0538" w:rsidRDefault="00CF0538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D5DBE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ОК3</w:t>
            </w:r>
          </w:p>
          <w:p w14:paraId="5AE211A2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ОК6</w:t>
            </w:r>
          </w:p>
          <w:p w14:paraId="2DCB609D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</w:t>
            </w:r>
          </w:p>
          <w:p w14:paraId="6E462047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ЛР2</w:t>
            </w:r>
          </w:p>
          <w:p w14:paraId="13513B4F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2E5CEE63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ЛР12</w:t>
            </w:r>
          </w:p>
          <w:p w14:paraId="3E3217A5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1D9F4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01D32449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1C23B24E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  <w:p w14:paraId="207C0D24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5210EE67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6E96B477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26962B46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06.01</w:t>
            </w:r>
          </w:p>
          <w:p w14:paraId="6A06E196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</w:tc>
      </w:tr>
      <w:tr w:rsidR="00CF0538" w14:paraId="76D309A6" w14:textId="77777777" w:rsidTr="00BC3BEB">
        <w:trPr>
          <w:trHeight w:val="374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ADB039" w14:textId="77777777" w:rsidR="00CF0538" w:rsidRPr="00536A07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Тема 6.2. 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Государство. Политические режимы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4E7AFD" w14:textId="77777777" w:rsidR="00CF0538" w:rsidRPr="004E7C55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52DF">
              <w:rPr>
                <w:rFonts w:ascii="Times New Roman" w:hAnsi="Times New Roman" w:cs="Times New Roman"/>
                <w:b/>
              </w:rPr>
              <w:lastRenderedPageBreak/>
              <w:t>Содержание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D0EE30" w14:textId="77777777" w:rsidR="00CF0538" w:rsidRDefault="00CF0538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4E7CB4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gree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1305D1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CF0538" w14:paraId="6242FA7B" w14:textId="77777777" w:rsidTr="00BC3BEB">
        <w:trPr>
          <w:trHeight w:val="4086"/>
        </w:trPr>
        <w:tc>
          <w:tcPr>
            <w:tcW w:w="2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626A2" w14:textId="77777777" w:rsidR="00CF0538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4DC1B" w14:textId="77777777" w:rsidR="00CF0538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7C55">
              <w:rPr>
                <w:rFonts w:ascii="Times New Roman" w:hAnsi="Times New Roman" w:cs="Times New Roman"/>
              </w:rPr>
              <w:t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</w:t>
            </w:r>
            <w:r>
              <w:rPr>
                <w:rFonts w:ascii="Times New Roman" w:hAnsi="Times New Roman" w:cs="Times New Roman"/>
              </w:rPr>
              <w:t xml:space="preserve"> Т</w:t>
            </w:r>
            <w:r w:rsidRPr="004E7C55">
              <w:rPr>
                <w:rFonts w:ascii="Times New Roman" w:hAnsi="Times New Roman" w:cs="Times New Roman"/>
              </w:rPr>
              <w:t>ипология форм государства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4E7C55">
              <w:rPr>
                <w:rFonts w:ascii="Times New Roman" w:hAnsi="Times New Roman" w:cs="Times New Roman"/>
              </w:rPr>
              <w:t>Федеративное устройство Российской Федерации. Субъекты государственной власти в</w:t>
            </w:r>
            <w:r>
              <w:rPr>
                <w:rFonts w:ascii="Times New Roman" w:hAnsi="Times New Roman" w:cs="Times New Roman"/>
              </w:rPr>
              <w:t xml:space="preserve"> Российской\</w:t>
            </w:r>
            <w:r w:rsidRPr="004E7C55">
              <w:rPr>
                <w:rFonts w:ascii="Times New Roman" w:hAnsi="Times New Roman" w:cs="Times New Roman"/>
              </w:rPr>
              <w:t>Федерации. Обеспечение национальной безопасности в Рос</w:t>
            </w:r>
            <w:bookmarkStart w:id="2" w:name="_bookmark6"/>
            <w:bookmarkEnd w:id="2"/>
            <w:r w:rsidRPr="004E7C55">
              <w:rPr>
                <w:rFonts w:ascii="Times New Roman" w:hAnsi="Times New Roman" w:cs="Times New Roman"/>
              </w:rPr>
              <w:t>сийской Федерации. Опасность коррупции, антикоррупционная политика государства, механизмы противодействия коррупции. Государственная политика Российской Федерации по противодействию</w:t>
            </w:r>
            <w:r>
              <w:rPr>
                <w:rFonts w:ascii="Times New Roman" w:hAnsi="Times New Roman" w:cs="Times New Roman"/>
              </w:rPr>
              <w:t xml:space="preserve"> э</w:t>
            </w:r>
            <w:r w:rsidRPr="004E7C55">
              <w:rPr>
                <w:rFonts w:ascii="Times New Roman" w:hAnsi="Times New Roman" w:cs="Times New Roman"/>
              </w:rPr>
              <w:t>кстремизму</w:t>
            </w:r>
            <w:r w:rsidRPr="004E7C55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CEE0C" w14:textId="77777777" w:rsidR="00CF0538" w:rsidRDefault="00CF0538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50DF7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ОК3</w:t>
            </w:r>
          </w:p>
          <w:p w14:paraId="0CD57AC6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ОК6</w:t>
            </w:r>
          </w:p>
          <w:p w14:paraId="74D3C0B0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</w:t>
            </w:r>
          </w:p>
          <w:p w14:paraId="7A941A11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ЛР2</w:t>
            </w:r>
          </w:p>
          <w:p w14:paraId="1EB90161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3A769BD0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ЛР12</w:t>
            </w:r>
          </w:p>
          <w:p w14:paraId="73444F87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BED80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44C2F9ED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06FADC4E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  <w:p w14:paraId="60E262B1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06.01</w:t>
            </w:r>
          </w:p>
          <w:p w14:paraId="67F10FA4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25F203A3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50823DC2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2F882880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06.01</w:t>
            </w:r>
          </w:p>
          <w:p w14:paraId="158674FE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</w:tc>
      </w:tr>
      <w:tr w:rsidR="00CF0538" w14:paraId="7C404F01" w14:textId="77777777" w:rsidTr="00BC3BEB">
        <w:trPr>
          <w:trHeight w:val="308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902217" w14:textId="77777777" w:rsidR="00CF0538" w:rsidRPr="004E7C55" w:rsidRDefault="00CF0538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</w:t>
            </w:r>
            <w:r w:rsidRPr="008729E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ма 6.3</w:t>
            </w:r>
            <w:r w:rsidRPr="004E7C55">
              <w:rPr>
                <w:rFonts w:ascii="Times New Roman" w:hAnsi="Times New Roman" w:cs="Times New Roman"/>
              </w:rPr>
              <w:t xml:space="preserve"> </w:t>
            </w:r>
            <w:r w:rsidRPr="003435DE">
              <w:rPr>
                <w:rFonts w:ascii="Times New Roman" w:hAnsi="Times New Roman" w:cs="Times New Roman"/>
                <w:b/>
              </w:rPr>
              <w:t>Политическая культура общества и личности</w:t>
            </w:r>
            <w:r w:rsidRPr="004E7C55">
              <w:rPr>
                <w:rFonts w:ascii="Times New Roman" w:hAnsi="Times New Roman" w:cs="Times New Roman"/>
              </w:rPr>
              <w:t>.</w:t>
            </w:r>
          </w:p>
          <w:p w14:paraId="3A78AB4A" w14:textId="77777777" w:rsidR="00CF0538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50150B" w14:textId="77777777" w:rsidR="00CF0538" w:rsidRPr="004E7C55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52DF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4414B3" w14:textId="77777777" w:rsidR="00CF0538" w:rsidRDefault="00CF0538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DAD85D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gree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AB509C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CF0538" w14:paraId="1ECB7000" w14:textId="77777777" w:rsidTr="00BC3BEB">
        <w:trPr>
          <w:trHeight w:val="2853"/>
        </w:trPr>
        <w:tc>
          <w:tcPr>
            <w:tcW w:w="2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3CD80" w14:textId="77777777" w:rsidR="00CF0538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F9651" w14:textId="77777777" w:rsidR="00CF0538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7C55">
              <w:rPr>
                <w:rFonts w:ascii="Times New Roman" w:hAnsi="Times New Roman" w:cs="Times New Roman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7C55">
              <w:rPr>
                <w:rFonts w:ascii="Times New Roman" w:hAnsi="Times New Roman" w:cs="Times New Roman"/>
              </w:rPr>
              <w:t>Политический процесс и участие в нем субъектов политики. Формы участия граждан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7C55">
              <w:rPr>
                <w:rFonts w:ascii="Times New Roman" w:hAnsi="Times New Roman" w:cs="Times New Roman"/>
              </w:rPr>
              <w:t>политике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69411" w14:textId="77777777" w:rsidR="00CF0538" w:rsidRDefault="00CF0538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B2692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ОК3</w:t>
            </w:r>
          </w:p>
          <w:p w14:paraId="02337314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ОК6</w:t>
            </w:r>
          </w:p>
          <w:p w14:paraId="0AD2770C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</w:t>
            </w:r>
          </w:p>
          <w:p w14:paraId="472DC45A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ЛР2</w:t>
            </w:r>
          </w:p>
          <w:p w14:paraId="41D29BFC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47B6E14C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ЛР12</w:t>
            </w:r>
          </w:p>
          <w:p w14:paraId="4DEDF6C7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105C9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36E7D386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76AA9DE8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  <w:p w14:paraId="0A78D282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06.01</w:t>
            </w:r>
          </w:p>
          <w:p w14:paraId="58307734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5659E5A6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51CBF063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17D1F310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06.01</w:t>
            </w:r>
          </w:p>
          <w:p w14:paraId="6C667245" w14:textId="77777777" w:rsidR="00CF0538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  <w:p w14:paraId="313AA985" w14:textId="77777777" w:rsidR="00A0470E" w:rsidRDefault="00A0470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  <w:p w14:paraId="32860EE3" w14:textId="77777777" w:rsidR="00A0470E" w:rsidRDefault="00A0470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  <w:p w14:paraId="5BF5DD73" w14:textId="77777777" w:rsidR="00A0470E" w:rsidRDefault="00A0470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  <w:p w14:paraId="023D6D75" w14:textId="77777777" w:rsidR="00A0470E" w:rsidRDefault="00A0470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  <w:p w14:paraId="099CCB78" w14:textId="77777777" w:rsidR="00A0470E" w:rsidRDefault="00A0470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  <w:p w14:paraId="5F366348" w14:textId="77777777" w:rsidR="00A0470E" w:rsidRDefault="00A0470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  <w:p w14:paraId="448BA3D4" w14:textId="77777777" w:rsidR="00A0470E" w:rsidRDefault="00A0470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  <w:p w14:paraId="3C18CF09" w14:textId="77777777" w:rsidR="00A0470E" w:rsidRPr="00FD722E" w:rsidRDefault="00A0470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F0538" w14:paraId="473225A5" w14:textId="77777777" w:rsidTr="00BC3BEB">
        <w:trPr>
          <w:trHeight w:val="280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9480C5" w14:textId="77777777" w:rsidR="00CF0538" w:rsidRPr="003435D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b/>
              </w:rPr>
              <w:t>Тема 6</w:t>
            </w:r>
            <w:r w:rsidRPr="003435DE">
              <w:rPr>
                <w:rFonts w:ascii="Times New Roman" w:hAnsi="Times New Roman" w:cs="Times New Roman"/>
                <w:b/>
              </w:rPr>
              <w:t xml:space="preserve">.4. </w:t>
            </w:r>
            <w:r w:rsidRPr="003435DE">
              <w:rPr>
                <w:rFonts w:ascii="Times New Roman" w:hAnsi="Times New Roman" w:cs="Times New Roman"/>
                <w:b/>
              </w:rPr>
              <w:lastRenderedPageBreak/>
              <w:t>Политический процесс и его участники.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1CFE6D" w14:textId="77777777" w:rsidR="00CF0538" w:rsidRPr="004E7C55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52DF">
              <w:rPr>
                <w:rFonts w:ascii="Times New Roman" w:hAnsi="Times New Roman" w:cs="Times New Roman"/>
                <w:b/>
              </w:rPr>
              <w:lastRenderedPageBreak/>
              <w:t>Содержание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5974FE" w14:textId="77777777" w:rsidR="00CF0538" w:rsidRDefault="00CF0538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E9DC22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gree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AEF679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CF0538" w14:paraId="6708D0E2" w14:textId="77777777" w:rsidTr="00BC3BEB">
        <w:trPr>
          <w:trHeight w:val="3016"/>
        </w:trPr>
        <w:tc>
          <w:tcPr>
            <w:tcW w:w="2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B12CA" w14:textId="77777777" w:rsidR="00CF0538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CC626" w14:textId="77777777" w:rsidR="00CF0538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7C55">
              <w:rPr>
                <w:rFonts w:ascii="Times New Roman" w:hAnsi="Times New Roman" w:cs="Times New Roman"/>
              </w:rPr>
              <w:t>Политические партии как субъекты политики, их функции, виды. Типы партийных систем. Политическая элита и политическое лидерство. Типология лидерства.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7C55">
              <w:rPr>
                <w:rFonts w:ascii="Times New Roman" w:hAnsi="Times New Roman" w:cs="Times New Roman"/>
              </w:rPr>
              <w:t>Избирательная система. Типы избирательных систем: мажоритарная, пропорциональная, смешанная. Избирательная система в Российской Федерации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4E7C55">
              <w:rPr>
                <w:rFonts w:ascii="Times New Roman" w:hAnsi="Times New Roman" w:cs="Times New Roman"/>
              </w:rPr>
              <w:t>Роль средств массовой информации в политической жизни общества. Интернет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7C55">
              <w:rPr>
                <w:rFonts w:ascii="Times New Roman" w:hAnsi="Times New Roman" w:cs="Times New Roman"/>
              </w:rPr>
              <w:t>современной политической коммуникации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A4F76" w14:textId="77777777" w:rsidR="00CF0538" w:rsidRDefault="00CF0538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7296D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ОК3</w:t>
            </w:r>
          </w:p>
          <w:p w14:paraId="3F8CFFFB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ОК6</w:t>
            </w:r>
          </w:p>
          <w:p w14:paraId="1F4521AB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</w:t>
            </w:r>
          </w:p>
          <w:p w14:paraId="3A295CA9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ЛР2</w:t>
            </w:r>
          </w:p>
          <w:p w14:paraId="5FD49A6E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7A356265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ЛР12</w:t>
            </w:r>
          </w:p>
          <w:p w14:paraId="6D0CC73B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41D18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361CE288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0D2B59D2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06.01</w:t>
            </w:r>
          </w:p>
          <w:p w14:paraId="53217BAB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  <w:p w14:paraId="469239AB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72BB3A32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13B491A5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114415A0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06.01</w:t>
            </w:r>
          </w:p>
          <w:p w14:paraId="7BFE54D1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</w:tc>
      </w:tr>
      <w:tr w:rsidR="003435DE" w14:paraId="63E3107A" w14:textId="77777777" w:rsidTr="00F46F10">
        <w:trPr>
          <w:trHeight w:val="340"/>
        </w:trPr>
        <w:tc>
          <w:tcPr>
            <w:tcW w:w="8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24AC9" w14:textId="77777777" w:rsidR="003435DE" w:rsidRPr="003435DE" w:rsidRDefault="00A67223" w:rsidP="009C77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7</w:t>
            </w:r>
            <w:r w:rsidR="003435DE">
              <w:rPr>
                <w:rFonts w:ascii="Times New Roman" w:hAnsi="Times New Roman" w:cs="Times New Roman"/>
                <w:b/>
              </w:rPr>
              <w:t>. Право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BF550" w14:textId="77777777" w:rsidR="003435DE" w:rsidRDefault="00CE651D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EADF1" w14:textId="77777777" w:rsidR="003435DE" w:rsidRPr="00FD722E" w:rsidRDefault="003435D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gree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3D303" w14:textId="77777777" w:rsidR="003435DE" w:rsidRPr="00FD722E" w:rsidRDefault="003435D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3435DE" w14:paraId="63B63556" w14:textId="77777777" w:rsidTr="00F46F10">
        <w:trPr>
          <w:trHeight w:val="340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FBF1DD" w14:textId="77777777" w:rsidR="003435DE" w:rsidRPr="003435DE" w:rsidRDefault="003435DE" w:rsidP="009C77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435D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</w:t>
            </w:r>
            <w:r w:rsidR="00A6722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ема 7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3435DE">
              <w:rPr>
                <w:rFonts w:ascii="Times New Roman" w:hAnsi="Times New Roman" w:cs="Times New Roman"/>
                <w:b/>
              </w:rPr>
              <w:t>Право в системе социальных норм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A6116" w14:textId="77777777" w:rsidR="003435DE" w:rsidRPr="003435DE" w:rsidRDefault="003435DE" w:rsidP="009C77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435DE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B4C81" w14:textId="77777777" w:rsidR="003435DE" w:rsidRDefault="00A0470E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2BD98" w14:textId="77777777" w:rsidR="003435DE" w:rsidRPr="00FD722E" w:rsidRDefault="003435D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gree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023B1" w14:textId="77777777" w:rsidR="003435DE" w:rsidRPr="00FD722E" w:rsidRDefault="003435D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3435DE" w14:paraId="354FD073" w14:textId="77777777" w:rsidTr="00F46F10">
        <w:trPr>
          <w:trHeight w:val="340"/>
        </w:trPr>
        <w:tc>
          <w:tcPr>
            <w:tcW w:w="2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8FDC8" w14:textId="77777777" w:rsidR="003435DE" w:rsidRDefault="003435DE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CBDD2" w14:textId="77777777" w:rsidR="003435DE" w:rsidRPr="004E7C55" w:rsidRDefault="003435D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7C55">
              <w:rPr>
                <w:rFonts w:ascii="Times New Roman" w:hAnsi="Times New Roman" w:cs="Times New Roman"/>
              </w:rPr>
              <w:t>Право в системе социальных норм. Источники права. Нормативные правовые акты, 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7C55">
              <w:rPr>
                <w:rFonts w:ascii="Times New Roman" w:hAnsi="Times New Roman" w:cs="Times New Roman"/>
              </w:rPr>
              <w:t xml:space="preserve">виды. Законы и законодательный процесс </w:t>
            </w:r>
            <w:r>
              <w:rPr>
                <w:rFonts w:ascii="Times New Roman" w:hAnsi="Times New Roman" w:cs="Times New Roman"/>
              </w:rPr>
              <w:t xml:space="preserve">в Российской Федерации. Система </w:t>
            </w:r>
            <w:r w:rsidRPr="004E7C55">
              <w:rPr>
                <w:rFonts w:ascii="Times New Roman" w:hAnsi="Times New Roman" w:cs="Times New Roman"/>
              </w:rPr>
              <w:t xml:space="preserve">российского </w:t>
            </w:r>
            <w:r>
              <w:rPr>
                <w:rFonts w:ascii="Times New Roman" w:hAnsi="Times New Roman" w:cs="Times New Roman"/>
              </w:rPr>
              <w:t xml:space="preserve">права. </w:t>
            </w:r>
            <w:proofErr w:type="gramStart"/>
            <w:r>
              <w:rPr>
                <w:rFonts w:ascii="Times New Roman" w:hAnsi="Times New Roman" w:cs="Times New Roman"/>
              </w:rPr>
              <w:t>Правоотношения ,</w:t>
            </w:r>
            <w:r w:rsidRPr="004E7C55">
              <w:rPr>
                <w:rFonts w:ascii="Times New Roman" w:hAnsi="Times New Roman" w:cs="Times New Roman"/>
              </w:rPr>
              <w:t>их</w:t>
            </w:r>
            <w:proofErr w:type="gramEnd"/>
            <w:r>
              <w:rPr>
                <w:rFonts w:ascii="Times New Roman" w:hAnsi="Times New Roman" w:cs="Times New Roman"/>
              </w:rPr>
              <w:t xml:space="preserve"> субъекты. Особенности правового статуса </w:t>
            </w:r>
            <w:r w:rsidRPr="004E7C55">
              <w:rPr>
                <w:rFonts w:ascii="Times New Roman" w:hAnsi="Times New Roman" w:cs="Times New Roman"/>
              </w:rPr>
              <w:t>нес</w:t>
            </w:r>
            <w:r>
              <w:rPr>
                <w:rFonts w:ascii="Times New Roman" w:hAnsi="Times New Roman" w:cs="Times New Roman"/>
              </w:rPr>
              <w:t>овершеннолетних.</w:t>
            </w:r>
            <w:r>
              <w:rPr>
                <w:rFonts w:ascii="Times New Roman" w:hAnsi="Times New Roman" w:cs="Times New Roman"/>
              </w:rPr>
              <w:tab/>
              <w:t xml:space="preserve">Правонарушение и юридическая ответственность. </w:t>
            </w:r>
            <w:r w:rsidRPr="004E7C55">
              <w:rPr>
                <w:rFonts w:ascii="Times New Roman" w:hAnsi="Times New Roman" w:cs="Times New Roman"/>
              </w:rPr>
              <w:t>Функции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7C55">
              <w:rPr>
                <w:rFonts w:ascii="Times New Roman" w:hAnsi="Times New Roman" w:cs="Times New Roman"/>
              </w:rPr>
              <w:t>правоохранительных органов Российской Федерации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AE4CC" w14:textId="77777777" w:rsidR="003435DE" w:rsidRDefault="003435DE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85934" w14:textId="77777777" w:rsidR="00CE651D" w:rsidRPr="00FD722E" w:rsidRDefault="00CE651D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ОК3</w:t>
            </w:r>
          </w:p>
          <w:p w14:paraId="4AA2D35E" w14:textId="77777777" w:rsidR="00CE651D" w:rsidRPr="00FD722E" w:rsidRDefault="00CE651D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ОК6</w:t>
            </w:r>
          </w:p>
          <w:p w14:paraId="63938ED2" w14:textId="77777777" w:rsidR="00CE651D" w:rsidRPr="00FD722E" w:rsidRDefault="00CE651D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</w:t>
            </w:r>
          </w:p>
          <w:p w14:paraId="2EDAE7AE" w14:textId="77777777" w:rsidR="00CE651D" w:rsidRPr="00FD722E" w:rsidRDefault="00CE651D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ЛР2</w:t>
            </w:r>
          </w:p>
          <w:p w14:paraId="1EF6CC70" w14:textId="77777777" w:rsidR="00CE651D" w:rsidRPr="00FD722E" w:rsidRDefault="00CE651D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7D0DB070" w14:textId="77777777" w:rsidR="00CE651D" w:rsidRPr="00FD722E" w:rsidRDefault="00CE651D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ЛР12</w:t>
            </w:r>
          </w:p>
          <w:p w14:paraId="1136AB08" w14:textId="77777777" w:rsidR="003435DE" w:rsidRPr="00FD722E" w:rsidRDefault="00CE651D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green"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ЛР15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C0C92" w14:textId="77777777" w:rsidR="008335DA" w:rsidRPr="00FD722E" w:rsidRDefault="008335DA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758B45DB" w14:textId="77777777" w:rsidR="008335DA" w:rsidRPr="00FD722E" w:rsidRDefault="008335DA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7B03D678" w14:textId="77777777" w:rsidR="008335DA" w:rsidRPr="00FD722E" w:rsidRDefault="008335DA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  <w:p w14:paraId="5D47B9CB" w14:textId="77777777" w:rsidR="008335DA" w:rsidRPr="00FD722E" w:rsidRDefault="008335DA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06.01</w:t>
            </w:r>
          </w:p>
          <w:p w14:paraId="23AF98DC" w14:textId="77777777" w:rsidR="008335DA" w:rsidRPr="00FD722E" w:rsidRDefault="008335DA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2287E9EB" w14:textId="77777777" w:rsidR="008335DA" w:rsidRPr="00FD722E" w:rsidRDefault="008335DA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5325A679" w14:textId="77777777" w:rsidR="008335DA" w:rsidRPr="00FD722E" w:rsidRDefault="008335DA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66706272" w14:textId="77777777" w:rsidR="008335DA" w:rsidRPr="00FD722E" w:rsidRDefault="008335DA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06.01</w:t>
            </w:r>
          </w:p>
          <w:p w14:paraId="007D9E3D" w14:textId="77777777" w:rsidR="003435DE" w:rsidRDefault="008335DA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  <w:p w14:paraId="6E2C3012" w14:textId="77777777" w:rsidR="00A0470E" w:rsidRDefault="00A0470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  <w:p w14:paraId="303D1F4C" w14:textId="77777777" w:rsidR="00A0470E" w:rsidRDefault="00A0470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  <w:p w14:paraId="33E67642" w14:textId="77777777" w:rsidR="00A0470E" w:rsidRDefault="00A0470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  <w:p w14:paraId="2B539F0A" w14:textId="77777777" w:rsidR="00A0470E" w:rsidRDefault="00A0470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  <w:p w14:paraId="42090D09" w14:textId="77777777" w:rsidR="00A0470E" w:rsidRDefault="00A0470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  <w:p w14:paraId="7045FA44" w14:textId="77777777" w:rsidR="00A0470E" w:rsidRDefault="00A0470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  <w:p w14:paraId="479F0767" w14:textId="77777777" w:rsidR="00A0470E" w:rsidRDefault="00A0470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  <w:p w14:paraId="3AEBC845" w14:textId="77777777" w:rsidR="00A0470E" w:rsidRDefault="00A0470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  <w:p w14:paraId="026ECE58" w14:textId="77777777" w:rsidR="00A0470E" w:rsidRDefault="00A0470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  <w:p w14:paraId="6FEEC02F" w14:textId="77777777" w:rsidR="00A0470E" w:rsidRPr="00FD722E" w:rsidRDefault="00A0470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CF0538" w14:paraId="2D4ADC06" w14:textId="77777777" w:rsidTr="00BC3BEB">
        <w:trPr>
          <w:trHeight w:val="361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CA29E" w14:textId="77777777" w:rsidR="00CF0538" w:rsidRPr="003435D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435D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7.2. </w:t>
            </w:r>
            <w:r w:rsidRPr="003435DE">
              <w:rPr>
                <w:rFonts w:ascii="Times New Roman" w:hAnsi="Times New Roman" w:cs="Times New Roman"/>
                <w:b/>
              </w:rPr>
              <w:t xml:space="preserve">Основы </w:t>
            </w:r>
            <w:r w:rsidRPr="003435DE">
              <w:rPr>
                <w:rFonts w:ascii="Times New Roman" w:hAnsi="Times New Roman" w:cs="Times New Roman"/>
                <w:b/>
              </w:rPr>
              <w:lastRenderedPageBreak/>
              <w:t>конституционного права Российской Федерации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F7753E" w14:textId="77777777" w:rsidR="00CF0538" w:rsidRPr="004E7C55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52DF">
              <w:rPr>
                <w:rFonts w:ascii="Times New Roman" w:hAnsi="Times New Roman" w:cs="Times New Roman"/>
                <w:b/>
              </w:rPr>
              <w:lastRenderedPageBreak/>
              <w:t>Содержание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59B04E" w14:textId="77777777" w:rsidR="00CF0538" w:rsidRDefault="00CF0538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CD5F94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gree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D86FED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CF0538" w14:paraId="488A0FE5" w14:textId="77777777" w:rsidTr="00BC3BEB">
        <w:trPr>
          <w:trHeight w:val="2800"/>
        </w:trPr>
        <w:tc>
          <w:tcPr>
            <w:tcW w:w="2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78EA6" w14:textId="77777777" w:rsidR="00CF0538" w:rsidRPr="003435D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8402E" w14:textId="77777777" w:rsidR="00CF0538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7C55">
              <w:rPr>
                <w:rFonts w:ascii="Times New Roman" w:hAnsi="Times New Roman" w:cs="Times New Roman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гражданина. Конституционные обязанности гражданина Российской Федерации. Международная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7C55">
              <w:rPr>
                <w:rFonts w:ascii="Times New Roman" w:hAnsi="Times New Roman" w:cs="Times New Roman"/>
              </w:rPr>
              <w:t>защита прав человека в условиях мирного и военного времени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328A8" w14:textId="77777777" w:rsidR="00CF0538" w:rsidRDefault="00CF0538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BB04A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ОК3</w:t>
            </w:r>
          </w:p>
          <w:p w14:paraId="0386D915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ОК6</w:t>
            </w:r>
          </w:p>
          <w:p w14:paraId="6742B811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</w:t>
            </w:r>
          </w:p>
          <w:p w14:paraId="059C6249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ЛР2</w:t>
            </w:r>
          </w:p>
          <w:p w14:paraId="5B733288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6D666518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ЛР12</w:t>
            </w:r>
          </w:p>
          <w:p w14:paraId="0C4133D2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DBA8F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589ACD6D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45C7A165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  <w:p w14:paraId="16876E85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06.01</w:t>
            </w:r>
          </w:p>
          <w:p w14:paraId="64A79B16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0CF592BB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440ACD73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6D78937C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06.01</w:t>
            </w:r>
          </w:p>
          <w:p w14:paraId="45BEECAA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</w:tc>
      </w:tr>
      <w:tr w:rsidR="00CF0538" w14:paraId="64172F01" w14:textId="77777777" w:rsidTr="00BC3BEB">
        <w:trPr>
          <w:trHeight w:val="361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90B1BC" w14:textId="77777777" w:rsidR="00CF0538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</w:t>
            </w:r>
            <w:r w:rsidRPr="003435D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ема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7.3 </w:t>
            </w:r>
            <w:r>
              <w:rPr>
                <w:rFonts w:ascii="Times New Roman" w:hAnsi="Times New Roman" w:cs="Times New Roman"/>
                <w:b/>
              </w:rPr>
              <w:t>Гражданское право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FF6892" w14:textId="77777777" w:rsidR="00CF0538" w:rsidRPr="004E7C55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52DF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15B527A" w14:textId="77777777" w:rsidR="00CF0538" w:rsidRDefault="00CF0538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77D6F5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gree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7E372A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CF0538" w14:paraId="6D9B5D17" w14:textId="77777777" w:rsidTr="00BC3BEB">
        <w:trPr>
          <w:trHeight w:val="2800"/>
        </w:trPr>
        <w:tc>
          <w:tcPr>
            <w:tcW w:w="2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3372A" w14:textId="77777777" w:rsidR="00CF0538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8457D" w14:textId="77777777" w:rsidR="00CF0538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7C55">
              <w:rPr>
                <w:rFonts w:ascii="Times New Roman" w:hAnsi="Times New Roman" w:cs="Times New Roman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7C55">
              <w:rPr>
                <w:rFonts w:ascii="Times New Roman" w:hAnsi="Times New Roman" w:cs="Times New Roman"/>
              </w:rPr>
              <w:t>несовершеннолетних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4E7C55">
              <w:rPr>
                <w:rFonts w:ascii="Times New Roman" w:hAnsi="Times New Roman" w:cs="Times New Roman"/>
              </w:rPr>
              <w:t>Гражданские споры, порядок их рассмотрения. Основные</w:t>
            </w:r>
            <w:r w:rsidRPr="004E7C55">
              <w:rPr>
                <w:rFonts w:ascii="Times New Roman" w:hAnsi="Times New Roman" w:cs="Times New Roman"/>
              </w:rPr>
              <w:tab/>
              <w:t>принципы гражданского процесса. Участники гражданского процесса. Арбитражное судопроизводство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E9038" w14:textId="77777777" w:rsidR="00CF0538" w:rsidRDefault="00CF0538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F9CF2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ОК3</w:t>
            </w:r>
          </w:p>
          <w:p w14:paraId="0114B946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ОК6</w:t>
            </w:r>
          </w:p>
          <w:p w14:paraId="13145F3D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</w:t>
            </w:r>
          </w:p>
          <w:p w14:paraId="0F967278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ЛР2</w:t>
            </w:r>
          </w:p>
          <w:p w14:paraId="19B21344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5F99D33B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ЛР12</w:t>
            </w:r>
          </w:p>
          <w:p w14:paraId="2B49777B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98133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1C5E615D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6BC9EC79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  <w:p w14:paraId="3C81C6EF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06.01</w:t>
            </w:r>
          </w:p>
          <w:p w14:paraId="59B984BB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3D25E5D5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71EEE56E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74E4B0FB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06.01</w:t>
            </w:r>
          </w:p>
          <w:p w14:paraId="04668F7D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</w:tc>
      </w:tr>
      <w:tr w:rsidR="00CF0538" w14:paraId="2D4774C4" w14:textId="77777777" w:rsidTr="00BC3BEB">
        <w:trPr>
          <w:trHeight w:val="401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4F1B69" w14:textId="77777777" w:rsidR="00CF0538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</w:t>
            </w:r>
            <w:r w:rsidRPr="00B97B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ема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7.4 Право на благоприятную окружающую среду и способы ее защиты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DB8641" w14:textId="77777777" w:rsidR="00CF0538" w:rsidRPr="004E7C55" w:rsidRDefault="00CF0538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52DF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DBA2FDF" w14:textId="77777777" w:rsidR="00CF0538" w:rsidRDefault="00CF0538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CB6A0F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gree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B0AF71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CF0538" w14:paraId="529570F7" w14:textId="77777777" w:rsidTr="00BC3BEB">
        <w:trPr>
          <w:trHeight w:val="2760"/>
        </w:trPr>
        <w:tc>
          <w:tcPr>
            <w:tcW w:w="2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760A4" w14:textId="77777777" w:rsidR="00CF0538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33A77" w14:textId="77777777" w:rsidR="00CF0538" w:rsidRDefault="00CF0538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7C55">
              <w:rPr>
                <w:rFonts w:ascii="Times New Roman" w:hAnsi="Times New Roman" w:cs="Times New Roman"/>
              </w:rPr>
              <w:t>Экологическое законодательство. Экологические правонарушения. Способы защиты права</w:t>
            </w:r>
            <w:r>
              <w:rPr>
                <w:rFonts w:ascii="Times New Roman" w:hAnsi="Times New Roman" w:cs="Times New Roman"/>
              </w:rPr>
              <w:t xml:space="preserve"> на б</w:t>
            </w:r>
            <w:r w:rsidR="00A0470E">
              <w:rPr>
                <w:rFonts w:ascii="Times New Roman" w:hAnsi="Times New Roman" w:cs="Times New Roman"/>
              </w:rPr>
              <w:t>л</w:t>
            </w:r>
            <w:r w:rsidRPr="004E7C55">
              <w:rPr>
                <w:rFonts w:ascii="Times New Roman" w:hAnsi="Times New Roman" w:cs="Times New Roman"/>
              </w:rPr>
              <w:t>агоприятную окружающую среду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69444" w14:textId="77777777" w:rsidR="00CF0538" w:rsidRDefault="00CF0538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2AE8C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ОК3</w:t>
            </w:r>
          </w:p>
          <w:p w14:paraId="741F1363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ОК6</w:t>
            </w:r>
          </w:p>
          <w:p w14:paraId="6737B7B2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</w:t>
            </w:r>
          </w:p>
          <w:p w14:paraId="5F8F15E2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ЛР2</w:t>
            </w:r>
          </w:p>
          <w:p w14:paraId="0F47605D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40487A6B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ЛР12</w:t>
            </w:r>
          </w:p>
          <w:p w14:paraId="378D4246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44462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0D302BFC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0C1427DC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  <w:p w14:paraId="7C49D712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06.01</w:t>
            </w:r>
          </w:p>
          <w:p w14:paraId="37CCB790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43AAEA0D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0EE1CD4B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078D5E30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06.01</w:t>
            </w:r>
          </w:p>
          <w:p w14:paraId="556303CB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</w:tc>
      </w:tr>
      <w:tr w:rsidR="00CF0538" w14:paraId="7F9FFCC6" w14:textId="77777777" w:rsidTr="00BC3BEB">
        <w:trPr>
          <w:trHeight w:val="320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B94FD" w14:textId="77777777" w:rsidR="00CF0538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</w:rPr>
            </w:pPr>
            <w:r w:rsidRPr="00B97B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7.5. 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Особенности административного права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2F7EE9" w14:textId="77777777" w:rsidR="00CF0538" w:rsidRPr="004E7C55" w:rsidRDefault="00CF0538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52DF">
              <w:rPr>
                <w:rFonts w:ascii="Times New Roman" w:hAnsi="Times New Roman" w:cs="Times New Roman"/>
                <w:b/>
              </w:rPr>
              <w:lastRenderedPageBreak/>
              <w:t>Содержание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2471AE" w14:textId="77777777" w:rsidR="00CF0538" w:rsidRDefault="00CF0538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2A1387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gree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3BEA7F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CF0538" w14:paraId="080DC299" w14:textId="77777777" w:rsidTr="00BC3BEB">
        <w:trPr>
          <w:trHeight w:val="2841"/>
        </w:trPr>
        <w:tc>
          <w:tcPr>
            <w:tcW w:w="2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134D6" w14:textId="77777777" w:rsidR="00CF0538" w:rsidRPr="00B97BC7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4C7CA" w14:textId="77777777" w:rsidR="00CF0538" w:rsidRDefault="00CF0538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7C55">
              <w:rPr>
                <w:rFonts w:ascii="Times New Roman" w:hAnsi="Times New Roman" w:cs="Times New Roman"/>
              </w:rPr>
              <w:t>Административный процесс. Судебное производство по делам об административных правонарушениях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1663F" w14:textId="77777777" w:rsidR="00CF0538" w:rsidRDefault="00CF0538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C853C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ОК3</w:t>
            </w:r>
          </w:p>
          <w:p w14:paraId="0A801C80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ОК6</w:t>
            </w:r>
          </w:p>
          <w:p w14:paraId="6FD21BD6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</w:t>
            </w:r>
          </w:p>
          <w:p w14:paraId="6A82C991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ЛР2</w:t>
            </w:r>
          </w:p>
          <w:p w14:paraId="367B9E03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3F69A6DE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ЛР12</w:t>
            </w:r>
          </w:p>
          <w:p w14:paraId="53335AF4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52757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3633399B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6635B2AB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  <w:p w14:paraId="35142F46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06.01</w:t>
            </w:r>
          </w:p>
          <w:p w14:paraId="62667282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0F43DC84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396F6E06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02DCAD42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06.01</w:t>
            </w:r>
          </w:p>
          <w:p w14:paraId="66EF5E9E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</w:tc>
      </w:tr>
      <w:tr w:rsidR="00CF0538" w14:paraId="0757AB81" w14:textId="77777777" w:rsidTr="00BC3BEB">
        <w:trPr>
          <w:trHeight w:val="361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EF20FB" w14:textId="77777777" w:rsidR="00CF0538" w:rsidRPr="00B97BC7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7</w:t>
            </w:r>
            <w:r w:rsidRPr="00B97B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.6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Правовое регулирование отношений в области образования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D0F5E7" w14:textId="77777777" w:rsidR="00CF0538" w:rsidRPr="004E7C55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52DF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768C04" w14:textId="77777777" w:rsidR="00CF0538" w:rsidRDefault="00CF0538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E63AEA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gree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6EE519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CF0538" w14:paraId="3144632F" w14:textId="77777777" w:rsidTr="00BC3BEB">
        <w:trPr>
          <w:trHeight w:val="2800"/>
        </w:trPr>
        <w:tc>
          <w:tcPr>
            <w:tcW w:w="2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B28EA" w14:textId="77777777" w:rsidR="00CF0538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D6390" w14:textId="77777777" w:rsidR="00CF0538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7C55">
              <w:rPr>
                <w:rFonts w:ascii="Times New Roman" w:hAnsi="Times New Roman" w:cs="Times New Roman"/>
              </w:rPr>
              <w:t>Федеральный закон «Об образовании в Российской Федерации». Порядок приема на обучение в образ</w:t>
            </w:r>
            <w:r>
              <w:rPr>
                <w:rFonts w:ascii="Times New Roman" w:hAnsi="Times New Roman" w:cs="Times New Roman"/>
              </w:rPr>
              <w:t xml:space="preserve">овательные организации среднего </w:t>
            </w:r>
            <w:r w:rsidRPr="004E7C55">
              <w:rPr>
                <w:rFonts w:ascii="Times New Roman" w:hAnsi="Times New Roman" w:cs="Times New Roman"/>
              </w:rPr>
              <w:t>профессионального и высшего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7C55">
              <w:rPr>
                <w:rFonts w:ascii="Times New Roman" w:hAnsi="Times New Roman" w:cs="Times New Roman"/>
              </w:rPr>
              <w:t>образования. Порядок оказания платных образовательных услуг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15AE3" w14:textId="77777777" w:rsidR="00CF0538" w:rsidRDefault="00CF0538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88C8F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ОК3</w:t>
            </w:r>
          </w:p>
          <w:p w14:paraId="7A251879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ОК6</w:t>
            </w:r>
          </w:p>
          <w:p w14:paraId="7C28C194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</w:t>
            </w:r>
          </w:p>
          <w:p w14:paraId="4297530F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ЛР2</w:t>
            </w:r>
          </w:p>
          <w:p w14:paraId="425A4FE0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1DB70DA8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ЛР12</w:t>
            </w:r>
          </w:p>
          <w:p w14:paraId="1293B23D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97739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1CCF8DDE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61822E0D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  <w:p w14:paraId="5A2D8F99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06.01</w:t>
            </w:r>
          </w:p>
          <w:p w14:paraId="20EAC97C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6A4058E9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419FCBB2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2A563878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06.01</w:t>
            </w:r>
          </w:p>
          <w:p w14:paraId="48C10E0A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</w:tc>
      </w:tr>
      <w:tr w:rsidR="00CF0538" w14:paraId="12A621BC" w14:textId="77777777" w:rsidTr="00BC3BEB">
        <w:trPr>
          <w:trHeight w:val="374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9DDBD7" w14:textId="77777777" w:rsidR="00CF0538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7.7.   Организационно-правовые формы предпринимательской деятельности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0791CE" w14:textId="77777777" w:rsidR="00CF0538" w:rsidRPr="004E7C55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52DF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718FB6" w14:textId="77777777" w:rsidR="00CF0538" w:rsidRDefault="00CF0538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A306F8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gree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4F275E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CF0538" w14:paraId="3F7CB416" w14:textId="77777777" w:rsidTr="00BC3BEB">
        <w:trPr>
          <w:trHeight w:val="2787"/>
        </w:trPr>
        <w:tc>
          <w:tcPr>
            <w:tcW w:w="2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8E1F2" w14:textId="77777777" w:rsidR="00CF0538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0C0AD" w14:textId="77777777" w:rsidR="00CF0538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E7C55">
              <w:rPr>
                <w:rFonts w:ascii="Times New Roman" w:hAnsi="Times New Roman" w:cs="Times New Roman"/>
              </w:rPr>
              <w:t>Законодательство Российско</w:t>
            </w:r>
            <w:r>
              <w:rPr>
                <w:rFonts w:ascii="Times New Roman" w:hAnsi="Times New Roman" w:cs="Times New Roman"/>
              </w:rPr>
              <w:t xml:space="preserve">й Федерации о налогах и сборах. </w:t>
            </w:r>
            <w:r w:rsidRPr="004E7C55">
              <w:rPr>
                <w:rFonts w:ascii="Times New Roman" w:hAnsi="Times New Roman" w:cs="Times New Roman"/>
              </w:rPr>
              <w:t>Участники отношений,</w:t>
            </w:r>
            <w:r>
              <w:rPr>
                <w:rFonts w:ascii="Times New Roman" w:hAnsi="Times New Roman" w:cs="Times New Roman"/>
              </w:rPr>
              <w:t xml:space="preserve"> регулируемых законодательством о налогах</w:t>
            </w:r>
            <w:r>
              <w:rPr>
                <w:rFonts w:ascii="Times New Roman" w:hAnsi="Times New Roman" w:cs="Times New Roman"/>
              </w:rPr>
              <w:tab/>
              <w:t xml:space="preserve">и сборах. Права и </w:t>
            </w:r>
            <w:r w:rsidRPr="004E7C55">
              <w:rPr>
                <w:rFonts w:ascii="Times New Roman" w:hAnsi="Times New Roman" w:cs="Times New Roman"/>
              </w:rPr>
              <w:t>обязанности налогоплательщиков. Ответственность за налоговые правонарушения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C9CCB" w14:textId="77777777" w:rsidR="00CF0538" w:rsidRDefault="00CF0538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7D99C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ОК3</w:t>
            </w:r>
          </w:p>
          <w:p w14:paraId="25E4028D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ОК6</w:t>
            </w:r>
          </w:p>
          <w:p w14:paraId="37429CA3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</w:t>
            </w:r>
          </w:p>
          <w:p w14:paraId="117FE2A6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ЛР2</w:t>
            </w:r>
          </w:p>
          <w:p w14:paraId="7226AE14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50F122CF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ЛР12</w:t>
            </w:r>
          </w:p>
          <w:p w14:paraId="4DD14E9E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1E10E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35E3D83D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00EB6345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  <w:p w14:paraId="614C1000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06.01</w:t>
            </w:r>
          </w:p>
          <w:p w14:paraId="3E0ECA36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5870425F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65AF1EA9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0A3825AB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06.01</w:t>
            </w:r>
          </w:p>
          <w:p w14:paraId="2709D6A8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</w:tc>
      </w:tr>
      <w:tr w:rsidR="00CF0538" w14:paraId="08AA4F6E" w14:textId="77777777" w:rsidTr="00BC3BEB">
        <w:trPr>
          <w:trHeight w:val="254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158DA7" w14:textId="77777777" w:rsidR="00CF0538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Тема 7.8 Правовое 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регулирование отношений супругов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E81B75" w14:textId="77777777" w:rsidR="00CF0538" w:rsidRPr="004E7C55" w:rsidRDefault="00CF0538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52DF">
              <w:rPr>
                <w:rFonts w:ascii="Times New Roman" w:hAnsi="Times New Roman" w:cs="Times New Roman"/>
                <w:b/>
              </w:rPr>
              <w:lastRenderedPageBreak/>
              <w:t>Содержание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721E89" w14:textId="77777777" w:rsidR="00CF0538" w:rsidRDefault="00CF0538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0A4F1A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gree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897069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CF0538" w14:paraId="3A91E264" w14:textId="77777777" w:rsidTr="00BC3BEB">
        <w:trPr>
          <w:trHeight w:val="2908"/>
        </w:trPr>
        <w:tc>
          <w:tcPr>
            <w:tcW w:w="2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5D5ED" w14:textId="77777777" w:rsidR="00CF0538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CA9F5" w14:textId="77777777" w:rsidR="00CF0538" w:rsidRDefault="00CF0538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7C55">
              <w:rPr>
                <w:rFonts w:ascii="Times New Roman" w:hAnsi="Times New Roman" w:cs="Times New Roman"/>
              </w:rPr>
              <w:t>Семейное право. Порядок и условия заключения и расторжения брака. Правовое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7C55">
              <w:rPr>
                <w:rFonts w:ascii="Times New Roman" w:hAnsi="Times New Roman" w:cs="Times New Roman"/>
              </w:rPr>
              <w:t>регулирование отношений супругов. Права и обязанности родителей и детей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0F313" w14:textId="77777777" w:rsidR="00CF0538" w:rsidRDefault="00CF0538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9D5ED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ОК3</w:t>
            </w:r>
          </w:p>
          <w:p w14:paraId="1E00BD84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ОК6</w:t>
            </w:r>
          </w:p>
          <w:p w14:paraId="1D733152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</w:t>
            </w:r>
          </w:p>
          <w:p w14:paraId="6737CB63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ЛР2</w:t>
            </w:r>
          </w:p>
          <w:p w14:paraId="6282826F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43D2C4A0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ЛР12</w:t>
            </w:r>
          </w:p>
          <w:p w14:paraId="07CE01F9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E6AC1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60C2118D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10284B35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  <w:p w14:paraId="74D9E2D4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06.01</w:t>
            </w:r>
          </w:p>
          <w:p w14:paraId="65DFD028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56417329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27EBC390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1ABA32B9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06.01</w:t>
            </w:r>
          </w:p>
          <w:p w14:paraId="74389AA7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</w:tc>
      </w:tr>
      <w:tr w:rsidR="00CF0538" w14:paraId="0A399A99" w14:textId="77777777" w:rsidTr="00BC3BEB">
        <w:trPr>
          <w:trHeight w:val="334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A6FB8F" w14:textId="77777777" w:rsidR="00CF0538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7.9Правовое регулирование трудовой деятельности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0D5FA2" w14:textId="77777777" w:rsidR="00CF0538" w:rsidRPr="004E7C55" w:rsidRDefault="00CF0538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52DF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1ABD05" w14:textId="77777777" w:rsidR="00CF0538" w:rsidRDefault="00CF0538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D22342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gree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9F8EE4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CF0538" w14:paraId="570AA0FF" w14:textId="77777777" w:rsidTr="00BC3BEB">
        <w:trPr>
          <w:trHeight w:val="2827"/>
        </w:trPr>
        <w:tc>
          <w:tcPr>
            <w:tcW w:w="2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C83EC" w14:textId="77777777" w:rsidR="00CF0538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DD23F" w14:textId="77777777" w:rsidR="00CF0538" w:rsidRDefault="00CF0538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7C55">
              <w:rPr>
                <w:rFonts w:ascii="Times New Roman" w:hAnsi="Times New Roman" w:cs="Times New Roman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7C55">
              <w:rPr>
                <w:rFonts w:ascii="Times New Roman" w:hAnsi="Times New Roman" w:cs="Times New Roman"/>
              </w:rPr>
              <w:t>трудовых правоотношений несовершеннолетних работников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788BE" w14:textId="77777777" w:rsidR="00CF0538" w:rsidRDefault="00CF0538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589EF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ОК3</w:t>
            </w:r>
          </w:p>
          <w:p w14:paraId="65197668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ОК6</w:t>
            </w:r>
          </w:p>
          <w:p w14:paraId="1CE052CB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</w:t>
            </w:r>
          </w:p>
          <w:p w14:paraId="64D4F582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ЛР2</w:t>
            </w:r>
          </w:p>
          <w:p w14:paraId="58DB6C2B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74D195B2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ЛР12</w:t>
            </w:r>
          </w:p>
          <w:p w14:paraId="2768B2F8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69DBF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70FE976E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7204384A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  <w:p w14:paraId="26F06D4A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06.01</w:t>
            </w:r>
          </w:p>
          <w:p w14:paraId="709D73D7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6371F5A4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25E97C35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094EB8C0" w14:textId="77777777" w:rsidR="00CF0538" w:rsidRPr="00FD722E" w:rsidRDefault="00CF0538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06.01</w:t>
            </w:r>
          </w:p>
          <w:p w14:paraId="2C1259C5" w14:textId="77777777" w:rsidR="00CF0538" w:rsidRPr="00FD722E" w:rsidRDefault="00CF0538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</w:tc>
      </w:tr>
      <w:tr w:rsidR="00FD722E" w14:paraId="727CBE65" w14:textId="77777777" w:rsidTr="00BC3BEB">
        <w:trPr>
          <w:trHeight w:val="348"/>
        </w:trPr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CF4CF3" w14:textId="77777777" w:rsidR="00FD722E" w:rsidRDefault="00FD722E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7.10 Уголовный процесс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C7D8DA" w14:textId="77777777" w:rsidR="00FD722E" w:rsidRPr="004E7C55" w:rsidRDefault="00FD722E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52DF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D6DD1E" w14:textId="77777777" w:rsidR="00FD722E" w:rsidRDefault="00FD722E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ED8B09" w14:textId="77777777" w:rsidR="00FD722E" w:rsidRPr="00FD722E" w:rsidRDefault="00FD722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gree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FBA885" w14:textId="77777777" w:rsidR="00FD722E" w:rsidRPr="00FD722E" w:rsidRDefault="00FD722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FD722E" w14:paraId="3F68EE31" w14:textId="77777777" w:rsidTr="00BC3BEB">
        <w:trPr>
          <w:trHeight w:val="2813"/>
        </w:trPr>
        <w:tc>
          <w:tcPr>
            <w:tcW w:w="2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11EDB" w14:textId="77777777" w:rsidR="00FD722E" w:rsidRDefault="00FD722E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97C44" w14:textId="77777777" w:rsidR="00FD722E" w:rsidRDefault="00FD722E" w:rsidP="009C7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7C55">
              <w:rPr>
                <w:rFonts w:ascii="Times New Roman" w:hAnsi="Times New Roman" w:cs="Times New Roman"/>
              </w:rPr>
              <w:t>Уголовное право. Основные принципы уголовного права. Понятие преступления и виды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7C55">
              <w:rPr>
                <w:rFonts w:ascii="Times New Roman" w:hAnsi="Times New Roman" w:cs="Times New Roman"/>
              </w:rPr>
              <w:t>преступлений. Уголовная ответственность, ее цели, виды наказаний в уголовном праве. Особенности уголовной ответственности несовершеннолетних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12C31" w14:textId="77777777" w:rsidR="00FD722E" w:rsidRDefault="00FD722E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95ECA" w14:textId="77777777" w:rsidR="00FD722E" w:rsidRPr="00FD722E" w:rsidRDefault="00FD722E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ОК3</w:t>
            </w:r>
          </w:p>
          <w:p w14:paraId="2396697D" w14:textId="77777777" w:rsidR="00FD722E" w:rsidRPr="00FD722E" w:rsidRDefault="00FD722E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ОК6</w:t>
            </w:r>
          </w:p>
          <w:p w14:paraId="5C59AEDC" w14:textId="77777777" w:rsidR="00FD722E" w:rsidRPr="00FD722E" w:rsidRDefault="00FD722E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</w:t>
            </w:r>
          </w:p>
          <w:p w14:paraId="77960E94" w14:textId="77777777" w:rsidR="00FD722E" w:rsidRPr="00FD722E" w:rsidRDefault="00FD722E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ЛР2</w:t>
            </w:r>
          </w:p>
          <w:p w14:paraId="52BA29BE" w14:textId="77777777" w:rsidR="00FD722E" w:rsidRPr="00FD722E" w:rsidRDefault="00FD722E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 3</w:t>
            </w:r>
          </w:p>
          <w:p w14:paraId="4AE0401B" w14:textId="77777777" w:rsidR="00FD722E" w:rsidRPr="00FD722E" w:rsidRDefault="00FD722E" w:rsidP="009C77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ЛР12</w:t>
            </w:r>
          </w:p>
          <w:p w14:paraId="18081CBC" w14:textId="77777777" w:rsidR="00FD722E" w:rsidRPr="00FD722E" w:rsidRDefault="00FD722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D722E">
              <w:rPr>
                <w:rFonts w:ascii="Times New Roman" w:hAnsi="Times New Roman" w:cs="Times New Roman"/>
                <w:bCs/>
              </w:rPr>
              <w:t>ЛР15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3125F" w14:textId="77777777" w:rsidR="00FD722E" w:rsidRPr="00FD722E" w:rsidRDefault="00FD722E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4A247138" w14:textId="77777777" w:rsidR="00FD722E" w:rsidRPr="00FD722E" w:rsidRDefault="00FD722E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73185FB6" w14:textId="77777777" w:rsidR="00FD722E" w:rsidRPr="00FD722E" w:rsidRDefault="00FD722E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  <w:p w14:paraId="091CB850" w14:textId="77777777" w:rsidR="00FD722E" w:rsidRPr="00FD722E" w:rsidRDefault="00FD722E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Уо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06.01</w:t>
            </w:r>
          </w:p>
          <w:p w14:paraId="2DD79DD2" w14:textId="77777777" w:rsidR="00FD722E" w:rsidRPr="00FD722E" w:rsidRDefault="00FD722E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43CE4314" w14:textId="77777777" w:rsidR="00FD722E" w:rsidRPr="00FD722E" w:rsidRDefault="00FD722E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03.02</w:t>
            </w:r>
          </w:p>
          <w:p w14:paraId="5AF01C2C" w14:textId="77777777" w:rsidR="00FD722E" w:rsidRPr="00FD722E" w:rsidRDefault="00FD722E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03.03</w:t>
            </w:r>
          </w:p>
          <w:p w14:paraId="4875AFE2" w14:textId="77777777" w:rsidR="00FD722E" w:rsidRPr="00FD722E" w:rsidRDefault="00FD722E" w:rsidP="009C77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06.01</w:t>
            </w:r>
          </w:p>
          <w:p w14:paraId="65E93A28" w14:textId="77777777" w:rsidR="00FD722E" w:rsidRPr="00FD722E" w:rsidRDefault="00FD722E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D722E">
              <w:rPr>
                <w:rFonts w:ascii="Times New Roman" w:hAnsi="Times New Roman" w:cs="Times New Roman"/>
                <w:bCs/>
                <w:iCs/>
              </w:rPr>
              <w:t>Зо</w:t>
            </w:r>
            <w:proofErr w:type="spellEnd"/>
            <w:r w:rsidRPr="00FD722E">
              <w:rPr>
                <w:rFonts w:ascii="Times New Roman" w:hAnsi="Times New Roman" w:cs="Times New Roman"/>
                <w:bCs/>
                <w:iCs/>
              </w:rPr>
              <w:t xml:space="preserve"> 06.02</w:t>
            </w:r>
          </w:p>
        </w:tc>
      </w:tr>
      <w:tr w:rsidR="00B97BC7" w14:paraId="758C072E" w14:textId="77777777" w:rsidTr="00F46F10">
        <w:trPr>
          <w:trHeight w:val="340"/>
        </w:trPr>
        <w:tc>
          <w:tcPr>
            <w:tcW w:w="8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6A997" w14:textId="77777777" w:rsidR="00B97BC7" w:rsidRPr="00B97BC7" w:rsidRDefault="00B97BC7" w:rsidP="009C77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97BC7">
              <w:rPr>
                <w:rFonts w:ascii="Times New Roman" w:hAnsi="Times New Roman" w:cs="Times New Roman"/>
                <w:b/>
              </w:rPr>
              <w:t xml:space="preserve">Дифференцированный зачет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4CCE3" w14:textId="77777777" w:rsidR="00B97BC7" w:rsidRDefault="00B97BC7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501CC" w14:textId="77777777" w:rsidR="00B97BC7" w:rsidRPr="00FD722E" w:rsidRDefault="00B97BC7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gree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2C713" w14:textId="77777777" w:rsidR="00B97BC7" w:rsidRDefault="00B97BC7" w:rsidP="009C77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</w:tr>
      <w:tr w:rsidR="00B97BC7" w14:paraId="55C6541D" w14:textId="77777777" w:rsidTr="00291981">
        <w:trPr>
          <w:trHeight w:val="23"/>
        </w:trPr>
        <w:tc>
          <w:tcPr>
            <w:tcW w:w="8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C6367" w14:textId="77777777" w:rsidR="00B97BC7" w:rsidRDefault="00B97BC7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E2B47" w14:textId="77777777" w:rsidR="00B97BC7" w:rsidRDefault="00DC451F" w:rsidP="009C7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  <w:r w:rsidR="00EE59B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F19DC" w14:textId="77777777" w:rsidR="00B97BC7" w:rsidRDefault="00B97BC7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highlight w:val="green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FE950" w14:textId="77777777" w:rsidR="00B97BC7" w:rsidRDefault="00B97BC7" w:rsidP="009C77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highlight w:val="green"/>
              </w:rPr>
            </w:pPr>
          </w:p>
        </w:tc>
      </w:tr>
    </w:tbl>
    <w:p w14:paraId="3495C343" w14:textId="77777777" w:rsidR="000E100B" w:rsidRDefault="000E100B">
      <w:pPr>
        <w:jc w:val="both"/>
        <w:rPr>
          <w:rFonts w:ascii="Times New Roman" w:hAnsi="Times New Roman" w:cs="Times New Roman"/>
          <w:i/>
        </w:rPr>
        <w:sectPr w:rsidR="000E100B" w:rsidSect="00A0470E">
          <w:pgSz w:w="16838" w:h="11906" w:orient="landscape"/>
          <w:pgMar w:top="851" w:right="1134" w:bottom="709" w:left="992" w:header="0" w:footer="0" w:gutter="0"/>
          <w:cols w:space="1701"/>
          <w:docGrid w:linePitch="360"/>
        </w:sectPr>
      </w:pPr>
    </w:p>
    <w:p w14:paraId="7070BC4D" w14:textId="77777777" w:rsidR="000E100B" w:rsidRDefault="003B606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14:paraId="2FF4C372" w14:textId="77777777" w:rsidR="000E100B" w:rsidRDefault="003B606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14:paraId="5BFAAE6D" w14:textId="77777777" w:rsidR="00BE62BD" w:rsidRDefault="00BE62BD" w:rsidP="00BE62BD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Кабинет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Обществознание»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оснащенный в соответствии с п. 6.1.2.1 образовательной программы по </w:t>
      </w:r>
      <w:r w:rsidR="007F14D3">
        <w:rPr>
          <w:rFonts w:ascii="Times New Roman" w:eastAsia="Times New Roman" w:hAnsi="Times New Roman" w:cs="Times New Roman"/>
          <w:bCs/>
          <w:iCs/>
          <w:sz w:val="24"/>
          <w:szCs w:val="24"/>
        </w:rPr>
        <w:t>профессии 15.01.05. Сварщик ручной и частично механизированной сварки (наплавки)</w:t>
      </w:r>
    </w:p>
    <w:p w14:paraId="3B026669" w14:textId="77777777" w:rsidR="00BE62BD" w:rsidRDefault="00BE62BD" w:rsidP="00BE62B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Освоение программы общеобразовательной учебной дисциплины «</w:t>
      </w:r>
      <w:r w:rsidR="00C75475">
        <w:rPr>
          <w:rFonts w:ascii="Times New Roman" w:eastAsia="Times New Roman" w:hAnsi="Times New Roman" w:cs="Times New Roman"/>
          <w:bCs/>
          <w:iCs/>
          <w:sz w:val="24"/>
          <w:szCs w:val="24"/>
        </w:rPr>
        <w:t>Обществознание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» предполагает наличие в профессиональной образовательной организации, реализующей образовательную программу среднего профессионально образования в пределах освоения ОПОП СПО на базе основного общего образования, специализированного учебного кабинета,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14:paraId="661FA9AD" w14:textId="77777777" w:rsidR="00BE62BD" w:rsidRDefault="00BE62BD" w:rsidP="00BE62B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Помещение кабинета должно удовлетворять требованиям Санитарно-эпидемиологических правил и нормативам и быть оснащено типовым оборудованием, в том числе специализированной учебной мебелью и средствами обучения.</w:t>
      </w:r>
    </w:p>
    <w:p w14:paraId="67BD4263" w14:textId="77777777" w:rsidR="00BE62BD" w:rsidRDefault="00BE62BD" w:rsidP="00BE62B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истории, создавать презентации, видеоматериалы, иные документы.</w:t>
      </w:r>
    </w:p>
    <w:p w14:paraId="62A8C96C" w14:textId="77777777" w:rsidR="00BE62BD" w:rsidRDefault="00BE62BD" w:rsidP="00BE62B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</w:t>
      </w:r>
      <w:r w:rsidR="00D83B46">
        <w:rPr>
          <w:rFonts w:ascii="Times New Roman" w:eastAsia="Times New Roman" w:hAnsi="Times New Roman" w:cs="Times New Roman"/>
          <w:bCs/>
          <w:iCs/>
          <w:sz w:val="24"/>
          <w:szCs w:val="24"/>
        </w:rPr>
        <w:t>Обществознание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» входят:</w:t>
      </w:r>
    </w:p>
    <w:p w14:paraId="00441EF0" w14:textId="77777777" w:rsidR="00BE62BD" w:rsidRDefault="00BE62BD" w:rsidP="00BE62BD">
      <w:pPr>
        <w:numPr>
          <w:ilvl w:val="0"/>
          <w:numId w:val="9"/>
        </w:numPr>
        <w:suppressAutoHyphens/>
        <w:spacing w:after="0"/>
        <w:ind w:left="1134" w:hanging="42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наглядные пособия (комплекты учебных карт, таблиц, плакатов, контурные карты);</w:t>
      </w:r>
    </w:p>
    <w:p w14:paraId="5063837A" w14:textId="77777777" w:rsidR="00BE62BD" w:rsidRPr="002D49C7" w:rsidRDefault="00BE62BD" w:rsidP="00BE62BD">
      <w:pPr>
        <w:numPr>
          <w:ilvl w:val="0"/>
          <w:numId w:val="9"/>
        </w:numPr>
        <w:suppressAutoHyphens/>
        <w:spacing w:after="0"/>
        <w:ind w:left="1134" w:hanging="42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D49C7">
        <w:rPr>
          <w:rFonts w:ascii="Times New Roman" w:eastAsia="Times New Roman" w:hAnsi="Times New Roman" w:cs="Times New Roman"/>
          <w:bCs/>
          <w:iCs/>
          <w:sz w:val="24"/>
          <w:szCs w:val="24"/>
        </w:rPr>
        <w:t>информационно-коммуникационные средства;</w:t>
      </w:r>
    </w:p>
    <w:p w14:paraId="14B7B232" w14:textId="77777777" w:rsidR="00BE62BD" w:rsidRPr="002D49C7" w:rsidRDefault="00BE62BD" w:rsidP="00BE62BD">
      <w:pPr>
        <w:numPr>
          <w:ilvl w:val="0"/>
          <w:numId w:val="9"/>
        </w:numPr>
        <w:suppressAutoHyphens/>
        <w:spacing w:after="0"/>
        <w:ind w:left="1134" w:hanging="42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D49C7">
        <w:rPr>
          <w:rFonts w:ascii="Times New Roman" w:eastAsia="Times New Roman" w:hAnsi="Times New Roman" w:cs="Times New Roman"/>
          <w:bCs/>
          <w:iCs/>
          <w:sz w:val="24"/>
          <w:szCs w:val="24"/>
        </w:rPr>
        <w:t>экранно-звуковые пособия;</w:t>
      </w:r>
    </w:p>
    <w:p w14:paraId="663BE5FA" w14:textId="77777777" w:rsidR="00BE62BD" w:rsidRPr="002D49C7" w:rsidRDefault="00BE62BD" w:rsidP="00BE62BD">
      <w:pPr>
        <w:numPr>
          <w:ilvl w:val="0"/>
          <w:numId w:val="9"/>
        </w:numPr>
        <w:suppressAutoHyphens/>
        <w:spacing w:after="0"/>
        <w:ind w:left="1134" w:hanging="42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D49C7">
        <w:rPr>
          <w:rFonts w:ascii="Times New Roman" w:eastAsia="Times New Roman" w:hAnsi="Times New Roman" w:cs="Times New Roman"/>
          <w:bCs/>
          <w:iCs/>
          <w:sz w:val="24"/>
          <w:szCs w:val="24"/>
        </w:rPr>
        <w:t>комплект технической документации, в том числе на средства обучения, инструкции по их использованию и технике безопасности;</w:t>
      </w:r>
    </w:p>
    <w:p w14:paraId="22F2A268" w14:textId="77777777" w:rsidR="00BE62BD" w:rsidRPr="002D49C7" w:rsidRDefault="00BE62BD" w:rsidP="00BE62BD">
      <w:pPr>
        <w:numPr>
          <w:ilvl w:val="0"/>
          <w:numId w:val="9"/>
        </w:numPr>
        <w:suppressAutoHyphens/>
        <w:spacing w:after="0"/>
        <w:ind w:left="1134" w:hanging="42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D49C7">
        <w:rPr>
          <w:rFonts w:ascii="Times New Roman" w:eastAsia="Times New Roman" w:hAnsi="Times New Roman" w:cs="Times New Roman"/>
          <w:bCs/>
          <w:iCs/>
          <w:sz w:val="24"/>
          <w:szCs w:val="24"/>
        </w:rPr>
        <w:t>библиотечный фонд кабинета;</w:t>
      </w:r>
    </w:p>
    <w:p w14:paraId="514D298D" w14:textId="77777777" w:rsidR="00BE62BD" w:rsidRPr="002D49C7" w:rsidRDefault="00BE62BD" w:rsidP="00BE62BD">
      <w:pPr>
        <w:numPr>
          <w:ilvl w:val="0"/>
          <w:numId w:val="9"/>
        </w:numPr>
        <w:suppressAutoHyphens/>
        <w:spacing w:after="0"/>
        <w:ind w:left="1134" w:hanging="42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D49C7">
        <w:rPr>
          <w:rFonts w:ascii="Times New Roman" w:eastAsia="Times New Roman" w:hAnsi="Times New Roman" w:cs="Times New Roman"/>
          <w:bCs/>
          <w:iCs/>
          <w:sz w:val="24"/>
          <w:szCs w:val="24"/>
        </w:rPr>
        <w:t>рекомендованные мультимедийные пособия.</w:t>
      </w:r>
    </w:p>
    <w:p w14:paraId="183FE1CA" w14:textId="77777777" w:rsidR="00BE62BD" w:rsidRDefault="00BE62BD" w:rsidP="00BE62B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5C5B482" w14:textId="77777777" w:rsidR="000E100B" w:rsidRDefault="003B606F">
      <w:pPr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6CAACCEB" w14:textId="77777777" w:rsidR="000E100B" w:rsidRDefault="003B606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6F845093" w14:textId="77777777" w:rsidR="000E100B" w:rsidRDefault="000E100B">
      <w:pPr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2140553" w14:textId="77777777" w:rsidR="000E100B" w:rsidRDefault="003B606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25A0">
        <w:rPr>
          <w:rFonts w:ascii="Times New Roman" w:eastAsia="Times New Roman" w:hAnsi="Times New Roman" w:cs="Times New Roman"/>
          <w:b/>
          <w:sz w:val="24"/>
          <w:szCs w:val="24"/>
        </w:rPr>
        <w:t xml:space="preserve">3.2.1.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Основные печатные</w:t>
      </w:r>
      <w:r w:rsidRPr="000325A0">
        <w:rPr>
          <w:rFonts w:ascii="Times New Roman" w:eastAsia="Times New Roman" w:hAnsi="Times New Roman" w:cs="Times New Roman"/>
          <w:b/>
          <w:sz w:val="24"/>
          <w:szCs w:val="24"/>
        </w:rPr>
        <w:t xml:space="preserve"> издания</w:t>
      </w:r>
      <w:r w:rsidR="008335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151D069D" w14:textId="77777777" w:rsidR="008335DA" w:rsidRPr="008335DA" w:rsidRDefault="008335DA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937720" w14:textId="77777777" w:rsidR="008335DA" w:rsidRPr="00BE62BD" w:rsidRDefault="008335DA" w:rsidP="008335DA">
      <w:pPr>
        <w:rPr>
          <w:rFonts w:ascii="Times New Roman" w:hAnsi="Times New Roman" w:cs="Times New Roman"/>
          <w:sz w:val="24"/>
          <w:szCs w:val="24"/>
        </w:rPr>
      </w:pPr>
      <w:r w:rsidRPr="00BE62BD">
        <w:rPr>
          <w:rFonts w:ascii="Times New Roman" w:hAnsi="Times New Roman" w:cs="Times New Roman"/>
          <w:sz w:val="24"/>
          <w:szCs w:val="24"/>
        </w:rPr>
        <w:t xml:space="preserve">1.Обществознание. 10 </w:t>
      </w:r>
      <w:proofErr w:type="gramStart"/>
      <w:r w:rsidRPr="00BE62BD">
        <w:rPr>
          <w:rFonts w:ascii="Times New Roman" w:hAnsi="Times New Roman" w:cs="Times New Roman"/>
          <w:sz w:val="24"/>
          <w:szCs w:val="24"/>
        </w:rPr>
        <w:t>класс :</w:t>
      </w:r>
      <w:proofErr w:type="gramEnd"/>
      <w:r w:rsidRPr="00BE62BD">
        <w:rPr>
          <w:rFonts w:ascii="Times New Roman" w:hAnsi="Times New Roman" w:cs="Times New Roman"/>
          <w:sz w:val="24"/>
          <w:szCs w:val="24"/>
        </w:rPr>
        <w:t xml:space="preserve"> учеб. для </w:t>
      </w:r>
      <w:proofErr w:type="spellStart"/>
      <w:r w:rsidRPr="00BE62BD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BE62BD">
        <w:rPr>
          <w:rFonts w:ascii="Times New Roman" w:hAnsi="Times New Roman" w:cs="Times New Roman"/>
          <w:sz w:val="24"/>
          <w:szCs w:val="24"/>
        </w:rPr>
        <w:t xml:space="preserve">. организаций: базовый уровень / [Л. Н. Боголюбов и др.] ; под ред. Л. Н. Боголюбова, А.Ю. </w:t>
      </w:r>
      <w:proofErr w:type="spellStart"/>
      <w:r w:rsidRPr="00BE62BD">
        <w:rPr>
          <w:rFonts w:ascii="Times New Roman" w:hAnsi="Times New Roman" w:cs="Times New Roman"/>
          <w:sz w:val="24"/>
          <w:szCs w:val="24"/>
        </w:rPr>
        <w:t>Лазебниковой</w:t>
      </w:r>
      <w:proofErr w:type="spellEnd"/>
      <w:r w:rsidRPr="00BE62BD">
        <w:rPr>
          <w:rFonts w:ascii="Times New Roman" w:hAnsi="Times New Roman" w:cs="Times New Roman"/>
          <w:sz w:val="24"/>
          <w:szCs w:val="24"/>
        </w:rPr>
        <w:t xml:space="preserve"> – 4-е изд., стер. — </w:t>
      </w:r>
      <w:proofErr w:type="gramStart"/>
      <w:r w:rsidRPr="00BE62BD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BE62BD">
        <w:rPr>
          <w:rFonts w:ascii="Times New Roman" w:hAnsi="Times New Roman" w:cs="Times New Roman"/>
          <w:sz w:val="24"/>
          <w:szCs w:val="24"/>
        </w:rPr>
        <w:t xml:space="preserve"> Просвещение, 2022. — 319 с.</w:t>
      </w:r>
    </w:p>
    <w:p w14:paraId="554DC20B" w14:textId="77777777" w:rsidR="008335DA" w:rsidRPr="00BE62BD" w:rsidRDefault="008335DA" w:rsidP="008335DA">
      <w:pPr>
        <w:rPr>
          <w:rFonts w:ascii="Times New Roman" w:hAnsi="Times New Roman" w:cs="Times New Roman"/>
          <w:sz w:val="24"/>
          <w:szCs w:val="24"/>
        </w:rPr>
      </w:pPr>
      <w:r w:rsidRPr="00BE62BD">
        <w:rPr>
          <w:rFonts w:ascii="Times New Roman" w:hAnsi="Times New Roman" w:cs="Times New Roman"/>
          <w:sz w:val="24"/>
          <w:szCs w:val="24"/>
        </w:rPr>
        <w:lastRenderedPageBreak/>
        <w:t xml:space="preserve">2. Обществознание. 11 </w:t>
      </w:r>
      <w:proofErr w:type="gramStart"/>
      <w:r w:rsidRPr="00BE62BD">
        <w:rPr>
          <w:rFonts w:ascii="Times New Roman" w:hAnsi="Times New Roman" w:cs="Times New Roman"/>
          <w:sz w:val="24"/>
          <w:szCs w:val="24"/>
        </w:rPr>
        <w:t>класс :</w:t>
      </w:r>
      <w:proofErr w:type="gramEnd"/>
      <w:r w:rsidRPr="00BE62BD">
        <w:rPr>
          <w:rFonts w:ascii="Times New Roman" w:hAnsi="Times New Roman" w:cs="Times New Roman"/>
          <w:sz w:val="24"/>
          <w:szCs w:val="24"/>
        </w:rPr>
        <w:t xml:space="preserve"> учеб. для </w:t>
      </w:r>
      <w:proofErr w:type="spellStart"/>
      <w:r w:rsidRPr="00BE62BD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BE62BD">
        <w:rPr>
          <w:rFonts w:ascii="Times New Roman" w:hAnsi="Times New Roman" w:cs="Times New Roman"/>
          <w:sz w:val="24"/>
          <w:szCs w:val="24"/>
        </w:rPr>
        <w:t xml:space="preserve">. организаций: базовый уровень / [Л. Н. Боголюбов и др.] ; под ред. Л. Н. Боголюбова, А.Ю. </w:t>
      </w:r>
      <w:proofErr w:type="spellStart"/>
      <w:r w:rsidRPr="00BE62BD">
        <w:rPr>
          <w:rFonts w:ascii="Times New Roman" w:hAnsi="Times New Roman" w:cs="Times New Roman"/>
          <w:sz w:val="24"/>
          <w:szCs w:val="24"/>
        </w:rPr>
        <w:t>Лазебниковой</w:t>
      </w:r>
      <w:proofErr w:type="spellEnd"/>
      <w:r w:rsidRPr="00BE62BD">
        <w:rPr>
          <w:rFonts w:ascii="Times New Roman" w:hAnsi="Times New Roman" w:cs="Times New Roman"/>
          <w:sz w:val="24"/>
          <w:szCs w:val="24"/>
        </w:rPr>
        <w:t xml:space="preserve"> – 4-е изд., стер. — </w:t>
      </w:r>
      <w:proofErr w:type="gramStart"/>
      <w:r w:rsidRPr="00BE62BD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BE62BD">
        <w:rPr>
          <w:rFonts w:ascii="Times New Roman" w:hAnsi="Times New Roman" w:cs="Times New Roman"/>
          <w:sz w:val="24"/>
          <w:szCs w:val="24"/>
        </w:rPr>
        <w:t xml:space="preserve"> Просвещение, 2022. — 334 с.</w:t>
      </w:r>
    </w:p>
    <w:p w14:paraId="2319FB69" w14:textId="77777777" w:rsidR="008335DA" w:rsidRPr="00BE62BD" w:rsidRDefault="008335DA" w:rsidP="008335DA">
      <w:pPr>
        <w:rPr>
          <w:rFonts w:ascii="Times New Roman" w:hAnsi="Times New Roman" w:cs="Times New Roman"/>
          <w:sz w:val="24"/>
          <w:szCs w:val="24"/>
        </w:rPr>
      </w:pPr>
      <w:r w:rsidRPr="00BE62BD">
        <w:rPr>
          <w:rFonts w:ascii="Times New Roman" w:hAnsi="Times New Roman" w:cs="Times New Roman"/>
          <w:sz w:val="24"/>
          <w:szCs w:val="24"/>
        </w:rPr>
        <w:t>3. Важенин, А. Г. Обществознание для профессий и специальностей технического, естественно-научного, гуманитарного профилей / А. Г. Важенин -М.: Издательский центр «Академия», 20</w:t>
      </w:r>
      <w:r w:rsidR="00DC2E1A">
        <w:rPr>
          <w:rFonts w:ascii="Times New Roman" w:hAnsi="Times New Roman" w:cs="Times New Roman"/>
          <w:sz w:val="24"/>
          <w:szCs w:val="24"/>
        </w:rPr>
        <w:t>20</w:t>
      </w:r>
      <w:r w:rsidRPr="00BE62BD">
        <w:rPr>
          <w:rFonts w:ascii="Times New Roman" w:hAnsi="Times New Roman" w:cs="Times New Roman"/>
          <w:sz w:val="24"/>
          <w:szCs w:val="24"/>
        </w:rPr>
        <w:t>. - 432 с.</w:t>
      </w:r>
    </w:p>
    <w:p w14:paraId="36CEB5B3" w14:textId="77777777" w:rsidR="008335DA" w:rsidRPr="00BE62BD" w:rsidRDefault="008335DA" w:rsidP="008335DA">
      <w:pPr>
        <w:rPr>
          <w:rFonts w:ascii="Times New Roman" w:hAnsi="Times New Roman" w:cs="Times New Roman"/>
          <w:sz w:val="24"/>
          <w:szCs w:val="24"/>
        </w:rPr>
      </w:pPr>
      <w:r w:rsidRPr="00BE62BD">
        <w:rPr>
          <w:rFonts w:ascii="Times New Roman" w:hAnsi="Times New Roman" w:cs="Times New Roman"/>
          <w:sz w:val="24"/>
          <w:szCs w:val="24"/>
        </w:rPr>
        <w:t xml:space="preserve">4. Важенин А. Г. Обществознание для профессий и специальностей технического, естественно-научного, гуманитарного профилей. Практикум. — М.: </w:t>
      </w:r>
      <w:r w:rsidR="00DC2E1A" w:rsidRPr="00BE62BD">
        <w:rPr>
          <w:rFonts w:ascii="Times New Roman" w:hAnsi="Times New Roman" w:cs="Times New Roman"/>
          <w:sz w:val="24"/>
          <w:szCs w:val="24"/>
        </w:rPr>
        <w:t>«Академия», 20</w:t>
      </w:r>
      <w:r w:rsidR="00DC2E1A">
        <w:rPr>
          <w:rFonts w:ascii="Times New Roman" w:hAnsi="Times New Roman" w:cs="Times New Roman"/>
          <w:sz w:val="24"/>
          <w:szCs w:val="24"/>
        </w:rPr>
        <w:t>20</w:t>
      </w:r>
    </w:p>
    <w:p w14:paraId="331D639A" w14:textId="77777777" w:rsidR="008335DA" w:rsidRPr="008335DA" w:rsidRDefault="008335DA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982E10B" w14:textId="77777777" w:rsidR="000E100B" w:rsidRDefault="000E100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000B27" w14:textId="77777777" w:rsidR="000E100B" w:rsidRDefault="003B606F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3.2.2. Основные электронные издания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</w:p>
    <w:p w14:paraId="05B8E529" w14:textId="77777777" w:rsidR="008335DA" w:rsidRPr="008335DA" w:rsidRDefault="008335DA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213C1177" w14:textId="77777777" w:rsidR="008335DA" w:rsidRPr="008335DA" w:rsidRDefault="008335DA" w:rsidP="008335DA">
      <w:pPr>
        <w:pStyle w:val="a3"/>
        <w:numPr>
          <w:ilvl w:val="0"/>
          <w:numId w:val="7"/>
        </w:numPr>
        <w:rPr>
          <w:rFonts w:ascii="Times New Roman" w:hAnsi="Times New Roman"/>
        </w:rPr>
      </w:pPr>
      <w:r w:rsidRPr="008335DA">
        <w:rPr>
          <w:rFonts w:ascii="Times New Roman" w:hAnsi="Times New Roman"/>
          <w:lang w:val="ru-RU"/>
        </w:rPr>
        <w:t xml:space="preserve">Единая коллекция цифровых образовательных ресурсов. </w:t>
      </w:r>
      <w:r w:rsidRPr="008335DA">
        <w:rPr>
          <w:rFonts w:ascii="Times New Roman" w:hAnsi="Times New Roman"/>
        </w:rPr>
        <w:t xml:space="preserve">URL: </w:t>
      </w:r>
      <w:hyperlink r:id="rId8">
        <w:r w:rsidRPr="008335DA">
          <w:rPr>
            <w:rStyle w:val="af5"/>
            <w:rFonts w:ascii="Times New Roman" w:hAnsi="Times New Roman" w:cs="Times New Roman"/>
          </w:rPr>
          <w:t>http://school-</w:t>
        </w:r>
      </w:hyperlink>
      <w:r w:rsidRPr="008335DA">
        <w:rPr>
          <w:rFonts w:ascii="Times New Roman" w:hAnsi="Times New Roman"/>
        </w:rPr>
        <w:t xml:space="preserve"> </w:t>
      </w:r>
      <w:hyperlink r:id="rId9">
        <w:r w:rsidRPr="008335DA">
          <w:rPr>
            <w:rStyle w:val="af5"/>
            <w:rFonts w:ascii="Times New Roman" w:hAnsi="Times New Roman" w:cs="Times New Roman"/>
          </w:rPr>
          <w:t>collection.edu.ru</w:t>
        </w:r>
      </w:hyperlink>
    </w:p>
    <w:p w14:paraId="1876C538" w14:textId="77777777" w:rsidR="008335DA" w:rsidRPr="008E0481" w:rsidRDefault="008335DA" w:rsidP="008335DA">
      <w:pPr>
        <w:pStyle w:val="a3"/>
        <w:numPr>
          <w:ilvl w:val="0"/>
          <w:numId w:val="7"/>
        </w:numPr>
        <w:rPr>
          <w:rFonts w:ascii="Times New Roman" w:hAnsi="Times New Roman"/>
          <w:lang w:val="ru-RU"/>
        </w:rPr>
      </w:pPr>
      <w:r w:rsidRPr="008E0481">
        <w:rPr>
          <w:rFonts w:ascii="Times New Roman" w:hAnsi="Times New Roman"/>
          <w:lang w:val="ru-RU"/>
        </w:rPr>
        <w:t xml:space="preserve">Информационно-правовой портал «Гарант». </w:t>
      </w:r>
      <w:r w:rsidRPr="008335DA">
        <w:rPr>
          <w:rFonts w:ascii="Times New Roman" w:hAnsi="Times New Roman"/>
        </w:rPr>
        <w:t>URL</w:t>
      </w:r>
      <w:r w:rsidRPr="008E0481">
        <w:rPr>
          <w:rFonts w:ascii="Times New Roman" w:hAnsi="Times New Roman"/>
          <w:lang w:val="ru-RU"/>
        </w:rPr>
        <w:t xml:space="preserve">: </w:t>
      </w:r>
      <w:hyperlink r:id="rId10">
        <w:r w:rsidRPr="008335DA">
          <w:rPr>
            <w:rStyle w:val="af5"/>
            <w:rFonts w:ascii="Times New Roman" w:hAnsi="Times New Roman" w:cs="Times New Roman"/>
          </w:rPr>
          <w:t>http</w:t>
        </w:r>
        <w:r w:rsidRPr="008E0481">
          <w:rPr>
            <w:rStyle w:val="af5"/>
            <w:rFonts w:ascii="Times New Roman" w:hAnsi="Times New Roman" w:cs="Times New Roman"/>
            <w:lang w:val="ru-RU"/>
          </w:rPr>
          <w:t>://</w:t>
        </w:r>
        <w:r w:rsidRPr="008335DA">
          <w:rPr>
            <w:rStyle w:val="af5"/>
            <w:rFonts w:ascii="Times New Roman" w:hAnsi="Times New Roman" w:cs="Times New Roman"/>
          </w:rPr>
          <w:t>www</w:t>
        </w:r>
        <w:r w:rsidRPr="008E0481">
          <w:rPr>
            <w:rStyle w:val="af5"/>
            <w:rFonts w:ascii="Times New Roman" w:hAnsi="Times New Roman" w:cs="Times New Roman"/>
            <w:lang w:val="ru-RU"/>
          </w:rPr>
          <w:t>.</w:t>
        </w:r>
        <w:proofErr w:type="spellStart"/>
        <w:r w:rsidRPr="008335DA">
          <w:rPr>
            <w:rStyle w:val="af5"/>
            <w:rFonts w:ascii="Times New Roman" w:hAnsi="Times New Roman" w:cs="Times New Roman"/>
          </w:rPr>
          <w:t>garant</w:t>
        </w:r>
        <w:proofErr w:type="spellEnd"/>
        <w:r w:rsidRPr="008E0481">
          <w:rPr>
            <w:rStyle w:val="af5"/>
            <w:rFonts w:ascii="Times New Roman" w:hAnsi="Times New Roman" w:cs="Times New Roman"/>
            <w:lang w:val="ru-RU"/>
          </w:rPr>
          <w:t>.</w:t>
        </w:r>
        <w:proofErr w:type="spellStart"/>
        <w:r w:rsidRPr="008335DA">
          <w:rPr>
            <w:rStyle w:val="af5"/>
            <w:rFonts w:ascii="Times New Roman" w:hAnsi="Times New Roman" w:cs="Times New Roman"/>
          </w:rPr>
          <w:t>ru</w:t>
        </w:r>
        <w:proofErr w:type="spellEnd"/>
      </w:hyperlink>
      <w:r w:rsidRPr="008E0481">
        <w:rPr>
          <w:rFonts w:ascii="Times New Roman" w:hAnsi="Times New Roman"/>
          <w:lang w:val="ru-RU"/>
        </w:rPr>
        <w:t>.</w:t>
      </w:r>
    </w:p>
    <w:p w14:paraId="1F78B7A8" w14:textId="77777777" w:rsidR="008335DA" w:rsidRPr="00AC149F" w:rsidRDefault="008335DA" w:rsidP="008335DA">
      <w:pPr>
        <w:rPr>
          <w:rFonts w:ascii="Times New Roman" w:hAnsi="Times New Roman" w:cs="Times New Roman"/>
          <w:lang w:val="en-US"/>
        </w:rPr>
      </w:pPr>
      <w:r w:rsidRPr="004E7C55">
        <w:rPr>
          <w:rFonts w:ascii="Times New Roman" w:hAnsi="Times New Roman" w:cs="Times New Roman"/>
        </w:rPr>
        <w:t>Официальный</w:t>
      </w:r>
      <w:r w:rsidRPr="004E7C55">
        <w:rPr>
          <w:rFonts w:ascii="Times New Roman" w:hAnsi="Times New Roman" w:cs="Times New Roman"/>
        </w:rPr>
        <w:tab/>
        <w:t>сайт</w:t>
      </w:r>
      <w:r w:rsidRPr="004E7C55">
        <w:rPr>
          <w:rFonts w:ascii="Times New Roman" w:hAnsi="Times New Roman" w:cs="Times New Roman"/>
        </w:rPr>
        <w:tab/>
        <w:t>компании</w:t>
      </w:r>
      <w:r w:rsidRPr="004E7C55">
        <w:rPr>
          <w:rFonts w:ascii="Times New Roman" w:hAnsi="Times New Roman" w:cs="Times New Roman"/>
        </w:rPr>
        <w:tab/>
        <w:t>«Консультант</w:t>
      </w:r>
      <w:r w:rsidRPr="004E7C55">
        <w:rPr>
          <w:rFonts w:ascii="Times New Roman" w:hAnsi="Times New Roman" w:cs="Times New Roman"/>
        </w:rPr>
        <w:tab/>
        <w:t>Плюс».</w:t>
      </w:r>
      <w:r w:rsidRPr="004E7C55">
        <w:rPr>
          <w:rFonts w:ascii="Times New Roman" w:hAnsi="Times New Roman" w:cs="Times New Roman"/>
        </w:rPr>
        <w:tab/>
      </w:r>
      <w:r w:rsidRPr="00AC149F">
        <w:rPr>
          <w:rFonts w:ascii="Times New Roman" w:hAnsi="Times New Roman" w:cs="Times New Roman"/>
          <w:lang w:val="en-US"/>
        </w:rPr>
        <w:t xml:space="preserve">URL: </w:t>
      </w:r>
      <w:hyperlink r:id="rId11">
        <w:r w:rsidRPr="00AC149F">
          <w:rPr>
            <w:rStyle w:val="af5"/>
            <w:rFonts w:ascii="Times New Roman" w:hAnsi="Times New Roman" w:cs="Times New Roman"/>
            <w:lang w:val="en-US"/>
          </w:rPr>
          <w:t>http://www.consultant.ru</w:t>
        </w:r>
      </w:hyperlink>
      <w:r w:rsidRPr="00AC149F">
        <w:rPr>
          <w:rFonts w:ascii="Times New Roman" w:hAnsi="Times New Roman" w:cs="Times New Roman"/>
          <w:lang w:val="en-US"/>
        </w:rPr>
        <w:t>.</w:t>
      </w:r>
    </w:p>
    <w:p w14:paraId="752A785A" w14:textId="77777777" w:rsidR="008335DA" w:rsidRPr="008E0481" w:rsidRDefault="008335DA" w:rsidP="008335DA">
      <w:pPr>
        <w:pStyle w:val="a3"/>
        <w:numPr>
          <w:ilvl w:val="0"/>
          <w:numId w:val="7"/>
        </w:numPr>
        <w:rPr>
          <w:rFonts w:ascii="Times New Roman" w:hAnsi="Times New Roman"/>
        </w:rPr>
      </w:pPr>
      <w:r w:rsidRPr="008335DA">
        <w:rPr>
          <w:rFonts w:ascii="Times New Roman" w:hAnsi="Times New Roman"/>
        </w:rPr>
        <w:t xml:space="preserve">  ЭБС</w:t>
      </w:r>
      <w:r w:rsidRPr="008E0481">
        <w:rPr>
          <w:rFonts w:ascii="Times New Roman" w:hAnsi="Times New Roman"/>
        </w:rPr>
        <w:t xml:space="preserve"> </w:t>
      </w:r>
      <w:proofErr w:type="spellStart"/>
      <w:r w:rsidRPr="008335DA">
        <w:rPr>
          <w:rFonts w:ascii="Times New Roman" w:hAnsi="Times New Roman"/>
        </w:rPr>
        <w:t>Юрайт</w:t>
      </w:r>
      <w:proofErr w:type="spellEnd"/>
      <w:r w:rsidRPr="008E0481">
        <w:rPr>
          <w:rFonts w:ascii="Times New Roman" w:hAnsi="Times New Roman"/>
        </w:rPr>
        <w:t xml:space="preserve"> [</w:t>
      </w:r>
      <w:proofErr w:type="spellStart"/>
      <w:r w:rsidRPr="008335DA">
        <w:rPr>
          <w:rFonts w:ascii="Times New Roman" w:hAnsi="Times New Roman"/>
        </w:rPr>
        <w:t>сайт</w:t>
      </w:r>
      <w:proofErr w:type="spellEnd"/>
      <w:r w:rsidRPr="008E0481">
        <w:rPr>
          <w:rFonts w:ascii="Times New Roman" w:hAnsi="Times New Roman"/>
        </w:rPr>
        <w:t xml:space="preserve">]. </w:t>
      </w:r>
      <w:r w:rsidRPr="008335DA">
        <w:rPr>
          <w:rFonts w:ascii="Times New Roman" w:hAnsi="Times New Roman"/>
        </w:rPr>
        <w:t>URL</w:t>
      </w:r>
      <w:r w:rsidRPr="008E0481">
        <w:rPr>
          <w:rFonts w:ascii="Times New Roman" w:hAnsi="Times New Roman"/>
        </w:rPr>
        <w:t xml:space="preserve">: </w:t>
      </w:r>
      <w:hyperlink r:id="rId12">
        <w:r w:rsidRPr="008335DA">
          <w:rPr>
            <w:rStyle w:val="af5"/>
            <w:rFonts w:ascii="Times New Roman" w:hAnsi="Times New Roman" w:cs="Times New Roman"/>
          </w:rPr>
          <w:t>https</w:t>
        </w:r>
        <w:r w:rsidRPr="008E0481">
          <w:rPr>
            <w:rStyle w:val="af5"/>
            <w:rFonts w:ascii="Times New Roman" w:hAnsi="Times New Roman" w:cs="Times New Roman"/>
          </w:rPr>
          <w:t>://</w:t>
        </w:r>
        <w:r w:rsidRPr="008335DA">
          <w:rPr>
            <w:rStyle w:val="af5"/>
            <w:rFonts w:ascii="Times New Roman" w:hAnsi="Times New Roman" w:cs="Times New Roman"/>
          </w:rPr>
          <w:t>urait</w:t>
        </w:r>
        <w:r w:rsidRPr="008E0481">
          <w:rPr>
            <w:rStyle w:val="af5"/>
            <w:rFonts w:ascii="Times New Roman" w:hAnsi="Times New Roman" w:cs="Times New Roman"/>
          </w:rPr>
          <w:t>.</w:t>
        </w:r>
        <w:r w:rsidRPr="008335DA">
          <w:rPr>
            <w:rStyle w:val="af5"/>
            <w:rFonts w:ascii="Times New Roman" w:hAnsi="Times New Roman" w:cs="Times New Roman"/>
          </w:rPr>
          <w:t>ru</w:t>
        </w:r>
        <w:r w:rsidRPr="008E0481">
          <w:rPr>
            <w:rStyle w:val="af5"/>
            <w:rFonts w:ascii="Times New Roman" w:hAnsi="Times New Roman" w:cs="Times New Roman"/>
          </w:rPr>
          <w:t>/</w:t>
        </w:r>
        <w:r w:rsidRPr="008335DA">
          <w:rPr>
            <w:rStyle w:val="af5"/>
            <w:rFonts w:ascii="Times New Roman" w:hAnsi="Times New Roman" w:cs="Times New Roman"/>
          </w:rPr>
          <w:t>bcode</w:t>
        </w:r>
        <w:r w:rsidRPr="008E0481">
          <w:rPr>
            <w:rStyle w:val="af5"/>
            <w:rFonts w:ascii="Times New Roman" w:hAnsi="Times New Roman" w:cs="Times New Roman"/>
          </w:rPr>
          <w:t>/450724</w:t>
        </w:r>
      </w:hyperlink>
    </w:p>
    <w:p w14:paraId="79580A1B" w14:textId="77777777" w:rsidR="008335DA" w:rsidRPr="008335DA" w:rsidRDefault="008335DA" w:rsidP="008335DA">
      <w:pPr>
        <w:pStyle w:val="a3"/>
        <w:numPr>
          <w:ilvl w:val="0"/>
          <w:numId w:val="7"/>
        </w:numPr>
        <w:rPr>
          <w:rFonts w:ascii="Times New Roman" w:hAnsi="Times New Roman"/>
          <w:lang w:val="ru-RU"/>
        </w:rPr>
      </w:pPr>
      <w:r w:rsidRPr="008335DA">
        <w:rPr>
          <w:rFonts w:ascii="Times New Roman" w:hAnsi="Times New Roman"/>
          <w:lang w:val="ru-RU"/>
        </w:rPr>
        <w:t xml:space="preserve">Официальный сайт Президента РФ. </w:t>
      </w:r>
      <w:r w:rsidRPr="008335DA">
        <w:rPr>
          <w:rFonts w:ascii="Times New Roman" w:hAnsi="Times New Roman"/>
        </w:rPr>
        <w:t>URL</w:t>
      </w:r>
      <w:r w:rsidRPr="008335DA">
        <w:rPr>
          <w:rFonts w:ascii="Times New Roman" w:hAnsi="Times New Roman"/>
          <w:lang w:val="ru-RU"/>
        </w:rPr>
        <w:t xml:space="preserve">: </w:t>
      </w:r>
      <w:hyperlink r:id="rId13">
        <w:r w:rsidRPr="008335DA">
          <w:rPr>
            <w:rStyle w:val="af5"/>
            <w:rFonts w:ascii="Times New Roman" w:hAnsi="Times New Roman" w:cs="Times New Roman"/>
          </w:rPr>
          <w:t>http</w:t>
        </w:r>
        <w:r w:rsidRPr="008335DA">
          <w:rPr>
            <w:rStyle w:val="af5"/>
            <w:rFonts w:ascii="Times New Roman" w:hAnsi="Times New Roman" w:cs="Times New Roman"/>
            <w:lang w:val="ru-RU"/>
          </w:rPr>
          <w:t>://</w:t>
        </w:r>
        <w:r w:rsidRPr="008335DA">
          <w:rPr>
            <w:rStyle w:val="af5"/>
            <w:rFonts w:ascii="Times New Roman" w:hAnsi="Times New Roman" w:cs="Times New Roman"/>
          </w:rPr>
          <w:t>www</w:t>
        </w:r>
        <w:r w:rsidRPr="008335DA">
          <w:rPr>
            <w:rStyle w:val="af5"/>
            <w:rFonts w:ascii="Times New Roman" w:hAnsi="Times New Roman" w:cs="Times New Roman"/>
            <w:lang w:val="ru-RU"/>
          </w:rPr>
          <w:t>.</w:t>
        </w:r>
        <w:r w:rsidRPr="008335DA">
          <w:rPr>
            <w:rStyle w:val="af5"/>
            <w:rFonts w:ascii="Times New Roman" w:hAnsi="Times New Roman" w:cs="Times New Roman"/>
          </w:rPr>
          <w:t>kremlin</w:t>
        </w:r>
        <w:r w:rsidRPr="008335DA">
          <w:rPr>
            <w:rStyle w:val="af5"/>
            <w:rFonts w:ascii="Times New Roman" w:hAnsi="Times New Roman" w:cs="Times New Roman"/>
            <w:lang w:val="ru-RU"/>
          </w:rPr>
          <w:t>.</w:t>
        </w:r>
        <w:proofErr w:type="spellStart"/>
        <w:r w:rsidRPr="008335DA">
          <w:rPr>
            <w:rStyle w:val="af5"/>
            <w:rFonts w:ascii="Times New Roman" w:hAnsi="Times New Roman" w:cs="Times New Roman"/>
          </w:rPr>
          <w:t>ru</w:t>
        </w:r>
        <w:proofErr w:type="spellEnd"/>
      </w:hyperlink>
      <w:r w:rsidRPr="008335DA">
        <w:rPr>
          <w:rFonts w:ascii="Times New Roman" w:hAnsi="Times New Roman"/>
          <w:lang w:val="ru-RU"/>
        </w:rPr>
        <w:t>.</w:t>
      </w:r>
    </w:p>
    <w:p w14:paraId="41889FED" w14:textId="77777777" w:rsidR="008335DA" w:rsidRPr="008E0481" w:rsidRDefault="008335DA" w:rsidP="008335DA">
      <w:pPr>
        <w:pStyle w:val="a3"/>
        <w:numPr>
          <w:ilvl w:val="0"/>
          <w:numId w:val="7"/>
        </w:numPr>
        <w:rPr>
          <w:rFonts w:ascii="Times New Roman" w:hAnsi="Times New Roman"/>
          <w:lang w:val="ru-RU"/>
        </w:rPr>
      </w:pPr>
      <w:r w:rsidRPr="008E0481">
        <w:rPr>
          <w:rFonts w:ascii="Times New Roman" w:hAnsi="Times New Roman"/>
          <w:lang w:val="ru-RU"/>
        </w:rPr>
        <w:t xml:space="preserve">Официальный сайт Правительства РФ. </w:t>
      </w:r>
      <w:r w:rsidRPr="008335DA">
        <w:rPr>
          <w:rFonts w:ascii="Times New Roman" w:hAnsi="Times New Roman"/>
        </w:rPr>
        <w:t>URL</w:t>
      </w:r>
      <w:r w:rsidRPr="008E0481">
        <w:rPr>
          <w:rFonts w:ascii="Times New Roman" w:hAnsi="Times New Roman"/>
          <w:lang w:val="ru-RU"/>
        </w:rPr>
        <w:t xml:space="preserve">: </w:t>
      </w:r>
      <w:r w:rsidRPr="008335DA">
        <w:rPr>
          <w:rFonts w:ascii="Times New Roman" w:hAnsi="Times New Roman"/>
        </w:rPr>
        <w:t>http</w:t>
      </w:r>
      <w:r w:rsidRPr="008E0481">
        <w:rPr>
          <w:rFonts w:ascii="Times New Roman" w:hAnsi="Times New Roman"/>
          <w:lang w:val="ru-RU"/>
        </w:rPr>
        <w:t>://</w:t>
      </w:r>
      <w:hyperlink r:id="rId14">
        <w:r w:rsidRPr="008335DA">
          <w:rPr>
            <w:rStyle w:val="af5"/>
            <w:rFonts w:ascii="Times New Roman" w:hAnsi="Times New Roman" w:cs="Times New Roman"/>
          </w:rPr>
          <w:t>www</w:t>
        </w:r>
        <w:r w:rsidRPr="008E0481">
          <w:rPr>
            <w:rStyle w:val="af5"/>
            <w:rFonts w:ascii="Times New Roman" w:hAnsi="Times New Roman" w:cs="Times New Roman"/>
            <w:lang w:val="ru-RU"/>
          </w:rPr>
          <w:t>.</w:t>
        </w:r>
        <w:r w:rsidRPr="008335DA">
          <w:rPr>
            <w:rStyle w:val="af5"/>
            <w:rFonts w:ascii="Times New Roman" w:hAnsi="Times New Roman" w:cs="Times New Roman"/>
          </w:rPr>
          <w:t>government</w:t>
        </w:r>
        <w:r w:rsidRPr="008E0481">
          <w:rPr>
            <w:rStyle w:val="af5"/>
            <w:rFonts w:ascii="Times New Roman" w:hAnsi="Times New Roman" w:cs="Times New Roman"/>
            <w:lang w:val="ru-RU"/>
          </w:rPr>
          <w:t>.</w:t>
        </w:r>
        <w:proofErr w:type="spellStart"/>
        <w:r w:rsidRPr="008335DA">
          <w:rPr>
            <w:rStyle w:val="af5"/>
            <w:rFonts w:ascii="Times New Roman" w:hAnsi="Times New Roman" w:cs="Times New Roman"/>
          </w:rPr>
          <w:t>ru</w:t>
        </w:r>
        <w:proofErr w:type="spellEnd"/>
      </w:hyperlink>
    </w:p>
    <w:p w14:paraId="316C1327" w14:textId="77777777" w:rsidR="008335DA" w:rsidRPr="008335DA" w:rsidRDefault="008335DA" w:rsidP="008335DA">
      <w:pPr>
        <w:pStyle w:val="a3"/>
        <w:numPr>
          <w:ilvl w:val="0"/>
          <w:numId w:val="7"/>
        </w:numPr>
        <w:rPr>
          <w:rFonts w:ascii="Times New Roman" w:hAnsi="Times New Roman"/>
        </w:rPr>
      </w:pPr>
      <w:r w:rsidRPr="008335DA">
        <w:rPr>
          <w:rFonts w:ascii="Times New Roman" w:hAnsi="Times New Roman"/>
          <w:lang w:val="ru-RU"/>
        </w:rPr>
        <w:t xml:space="preserve">Официальный сайт Государственной Думы РФ. </w:t>
      </w:r>
      <w:r w:rsidRPr="008335DA">
        <w:rPr>
          <w:rFonts w:ascii="Times New Roman" w:hAnsi="Times New Roman"/>
        </w:rPr>
        <w:t xml:space="preserve">URL: </w:t>
      </w:r>
      <w:hyperlink r:id="rId15">
        <w:r w:rsidRPr="008335DA">
          <w:rPr>
            <w:rStyle w:val="af5"/>
            <w:rFonts w:ascii="Times New Roman" w:hAnsi="Times New Roman" w:cs="Times New Roman"/>
          </w:rPr>
          <w:t>http://duma.gov.ru</w:t>
        </w:r>
      </w:hyperlink>
    </w:p>
    <w:p w14:paraId="1A2780A8" w14:textId="77777777" w:rsidR="008335DA" w:rsidRPr="008335DA" w:rsidRDefault="008335DA" w:rsidP="008335DA">
      <w:pPr>
        <w:pStyle w:val="a3"/>
        <w:numPr>
          <w:ilvl w:val="0"/>
          <w:numId w:val="7"/>
        </w:numPr>
        <w:rPr>
          <w:rFonts w:ascii="Times New Roman" w:hAnsi="Times New Roman"/>
        </w:rPr>
      </w:pPr>
      <w:r w:rsidRPr="008335DA">
        <w:rPr>
          <w:rFonts w:ascii="Times New Roman" w:hAnsi="Times New Roman"/>
          <w:lang w:val="ru-RU"/>
        </w:rPr>
        <w:t xml:space="preserve">Официальный сайт Совета Федерации РФ. </w:t>
      </w:r>
      <w:r w:rsidRPr="008335DA">
        <w:rPr>
          <w:rFonts w:ascii="Times New Roman" w:hAnsi="Times New Roman"/>
        </w:rPr>
        <w:t xml:space="preserve">URL: </w:t>
      </w:r>
      <w:hyperlink r:id="rId16">
        <w:r w:rsidRPr="008335DA">
          <w:rPr>
            <w:rStyle w:val="af5"/>
            <w:rFonts w:ascii="Times New Roman" w:hAnsi="Times New Roman" w:cs="Times New Roman"/>
          </w:rPr>
          <w:t>http://council.gov.ru</w:t>
        </w:r>
      </w:hyperlink>
    </w:p>
    <w:p w14:paraId="787F7D6D" w14:textId="77777777" w:rsidR="008335DA" w:rsidRPr="008E0481" w:rsidRDefault="008335DA" w:rsidP="008335DA">
      <w:pPr>
        <w:rPr>
          <w:rFonts w:ascii="Times New Roman" w:hAnsi="Times New Roman" w:cs="Times New Roman"/>
        </w:rPr>
      </w:pPr>
      <w:r w:rsidRPr="004E7C55">
        <w:rPr>
          <w:rFonts w:ascii="Times New Roman" w:hAnsi="Times New Roman" w:cs="Times New Roman"/>
        </w:rPr>
        <w:t>Официальный</w:t>
      </w:r>
      <w:r w:rsidRPr="008E0481">
        <w:rPr>
          <w:rFonts w:ascii="Times New Roman" w:hAnsi="Times New Roman" w:cs="Times New Roman"/>
        </w:rPr>
        <w:tab/>
      </w:r>
      <w:r w:rsidRPr="004E7C55">
        <w:rPr>
          <w:rFonts w:ascii="Times New Roman" w:hAnsi="Times New Roman" w:cs="Times New Roman"/>
        </w:rPr>
        <w:t>сайт</w:t>
      </w:r>
      <w:r w:rsidRPr="008E0481">
        <w:rPr>
          <w:rFonts w:ascii="Times New Roman" w:hAnsi="Times New Roman" w:cs="Times New Roman"/>
        </w:rPr>
        <w:tab/>
      </w:r>
      <w:r w:rsidRPr="004E7C55">
        <w:rPr>
          <w:rFonts w:ascii="Times New Roman" w:hAnsi="Times New Roman" w:cs="Times New Roman"/>
        </w:rPr>
        <w:t>Верховного</w:t>
      </w:r>
      <w:r w:rsidRPr="008E0481">
        <w:rPr>
          <w:rFonts w:ascii="Times New Roman" w:hAnsi="Times New Roman" w:cs="Times New Roman"/>
        </w:rPr>
        <w:tab/>
      </w:r>
      <w:r w:rsidRPr="004E7C55">
        <w:rPr>
          <w:rFonts w:ascii="Times New Roman" w:hAnsi="Times New Roman" w:cs="Times New Roman"/>
        </w:rPr>
        <w:t>суда</w:t>
      </w:r>
      <w:r w:rsidRPr="008E0481">
        <w:rPr>
          <w:rFonts w:ascii="Times New Roman" w:hAnsi="Times New Roman" w:cs="Times New Roman"/>
        </w:rPr>
        <w:tab/>
      </w:r>
      <w:r w:rsidRPr="004E7C55">
        <w:rPr>
          <w:rFonts w:ascii="Times New Roman" w:hAnsi="Times New Roman" w:cs="Times New Roman"/>
        </w:rPr>
        <w:t>Российской</w:t>
      </w:r>
      <w:r w:rsidRPr="008E0481">
        <w:rPr>
          <w:rFonts w:ascii="Times New Roman" w:hAnsi="Times New Roman" w:cs="Times New Roman"/>
        </w:rPr>
        <w:tab/>
      </w:r>
      <w:r w:rsidRPr="004E7C55">
        <w:rPr>
          <w:rFonts w:ascii="Times New Roman" w:hAnsi="Times New Roman" w:cs="Times New Roman"/>
        </w:rPr>
        <w:t>Федерации</w:t>
      </w:r>
      <w:r w:rsidRPr="008E0481">
        <w:rPr>
          <w:rFonts w:ascii="Times New Roman" w:hAnsi="Times New Roman" w:cs="Times New Roman"/>
        </w:rPr>
        <w:t>.</w:t>
      </w:r>
      <w:r w:rsidRPr="008E0481">
        <w:rPr>
          <w:rFonts w:ascii="Times New Roman" w:hAnsi="Times New Roman" w:cs="Times New Roman"/>
        </w:rPr>
        <w:tab/>
      </w:r>
      <w:r w:rsidRPr="00AC149F">
        <w:rPr>
          <w:rFonts w:ascii="Times New Roman" w:hAnsi="Times New Roman" w:cs="Times New Roman"/>
          <w:lang w:val="en-US"/>
        </w:rPr>
        <w:t>URL</w:t>
      </w:r>
      <w:r w:rsidRPr="008E0481">
        <w:rPr>
          <w:rFonts w:ascii="Times New Roman" w:hAnsi="Times New Roman" w:cs="Times New Roman"/>
        </w:rPr>
        <w:t>:</w:t>
      </w:r>
    </w:p>
    <w:p w14:paraId="4DFBBAFA" w14:textId="77777777" w:rsidR="008335DA" w:rsidRPr="008E0481" w:rsidRDefault="00910E17" w:rsidP="008335DA">
      <w:pPr>
        <w:rPr>
          <w:rFonts w:ascii="Times New Roman" w:hAnsi="Times New Roman" w:cs="Times New Roman"/>
        </w:rPr>
      </w:pPr>
      <w:hyperlink r:id="rId17">
        <w:r w:rsidR="008335DA" w:rsidRPr="00AC149F">
          <w:rPr>
            <w:rStyle w:val="af5"/>
            <w:rFonts w:ascii="Times New Roman" w:hAnsi="Times New Roman" w:cs="Times New Roman"/>
            <w:lang w:val="en-US"/>
          </w:rPr>
          <w:t>http</w:t>
        </w:r>
      </w:hyperlink>
      <w:hyperlink r:id="rId18">
        <w:r w:rsidR="008335DA" w:rsidRPr="008E0481">
          <w:rPr>
            <w:rStyle w:val="af5"/>
            <w:rFonts w:ascii="Times New Roman" w:hAnsi="Times New Roman" w:cs="Times New Roman"/>
          </w:rPr>
          <w:t>://</w:t>
        </w:r>
        <w:r w:rsidR="008335DA" w:rsidRPr="00AC149F">
          <w:rPr>
            <w:rStyle w:val="af5"/>
            <w:rFonts w:ascii="Times New Roman" w:hAnsi="Times New Roman" w:cs="Times New Roman"/>
            <w:lang w:val="en-US"/>
          </w:rPr>
          <w:t>www</w:t>
        </w:r>
        <w:r w:rsidR="008335DA" w:rsidRPr="008E0481">
          <w:rPr>
            <w:rStyle w:val="af5"/>
            <w:rFonts w:ascii="Times New Roman" w:hAnsi="Times New Roman" w:cs="Times New Roman"/>
          </w:rPr>
          <w:t>.</w:t>
        </w:r>
        <w:proofErr w:type="spellStart"/>
        <w:r w:rsidR="008335DA" w:rsidRPr="00AC149F">
          <w:rPr>
            <w:rStyle w:val="af5"/>
            <w:rFonts w:ascii="Times New Roman" w:hAnsi="Times New Roman" w:cs="Times New Roman"/>
            <w:lang w:val="en-US"/>
          </w:rPr>
          <w:t>vsrf</w:t>
        </w:r>
        <w:proofErr w:type="spellEnd"/>
        <w:r w:rsidR="008335DA" w:rsidRPr="008E0481">
          <w:rPr>
            <w:rStyle w:val="af5"/>
            <w:rFonts w:ascii="Times New Roman" w:hAnsi="Times New Roman" w:cs="Times New Roman"/>
          </w:rPr>
          <w:t>.</w:t>
        </w:r>
        <w:proofErr w:type="spellStart"/>
        <w:r w:rsidR="008335DA" w:rsidRPr="00AC149F">
          <w:rPr>
            <w:rStyle w:val="af5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8335DA" w:rsidRPr="008E0481">
        <w:rPr>
          <w:rFonts w:ascii="Times New Roman" w:hAnsi="Times New Roman" w:cs="Times New Roman"/>
        </w:rPr>
        <w:t>.</w:t>
      </w:r>
    </w:p>
    <w:p w14:paraId="4D40F6BD" w14:textId="77777777" w:rsidR="008335DA" w:rsidRPr="008E0481" w:rsidRDefault="008335DA" w:rsidP="008335DA">
      <w:pPr>
        <w:pStyle w:val="a3"/>
        <w:numPr>
          <w:ilvl w:val="0"/>
          <w:numId w:val="7"/>
        </w:numPr>
        <w:rPr>
          <w:rFonts w:ascii="Times New Roman" w:hAnsi="Times New Roman"/>
          <w:lang w:val="ru-RU"/>
        </w:rPr>
      </w:pPr>
      <w:r w:rsidRPr="008E0481">
        <w:rPr>
          <w:rFonts w:ascii="Times New Roman" w:hAnsi="Times New Roman"/>
          <w:lang w:val="ru-RU"/>
        </w:rPr>
        <w:t xml:space="preserve">Официальный сайт Правительства России. </w:t>
      </w:r>
      <w:r w:rsidRPr="008335DA">
        <w:rPr>
          <w:rFonts w:ascii="Times New Roman" w:hAnsi="Times New Roman"/>
        </w:rPr>
        <w:t>URL</w:t>
      </w:r>
      <w:r w:rsidRPr="008E0481">
        <w:rPr>
          <w:rFonts w:ascii="Times New Roman" w:hAnsi="Times New Roman"/>
          <w:lang w:val="ru-RU"/>
        </w:rPr>
        <w:t xml:space="preserve">: </w:t>
      </w:r>
      <w:r w:rsidRPr="008335DA">
        <w:rPr>
          <w:rFonts w:ascii="Times New Roman" w:hAnsi="Times New Roman"/>
        </w:rPr>
        <w:t>http</w:t>
      </w:r>
      <w:r w:rsidRPr="008E0481">
        <w:rPr>
          <w:rFonts w:ascii="Times New Roman" w:hAnsi="Times New Roman"/>
          <w:lang w:val="ru-RU"/>
        </w:rPr>
        <w:t>://</w:t>
      </w:r>
      <w:hyperlink r:id="rId19">
        <w:r w:rsidRPr="008335DA">
          <w:rPr>
            <w:rStyle w:val="af5"/>
            <w:rFonts w:ascii="Times New Roman" w:hAnsi="Times New Roman" w:cs="Times New Roman"/>
          </w:rPr>
          <w:t>www</w:t>
        </w:r>
        <w:r w:rsidRPr="008E0481">
          <w:rPr>
            <w:rStyle w:val="af5"/>
            <w:rFonts w:ascii="Times New Roman" w:hAnsi="Times New Roman" w:cs="Times New Roman"/>
            <w:lang w:val="ru-RU"/>
          </w:rPr>
          <w:t>.</w:t>
        </w:r>
        <w:r w:rsidRPr="008335DA">
          <w:rPr>
            <w:rStyle w:val="af5"/>
            <w:rFonts w:ascii="Times New Roman" w:hAnsi="Times New Roman" w:cs="Times New Roman"/>
          </w:rPr>
          <w:t>government</w:t>
        </w:r>
        <w:r w:rsidRPr="008E0481">
          <w:rPr>
            <w:rStyle w:val="af5"/>
            <w:rFonts w:ascii="Times New Roman" w:hAnsi="Times New Roman" w:cs="Times New Roman"/>
            <w:lang w:val="ru-RU"/>
          </w:rPr>
          <w:t>.</w:t>
        </w:r>
        <w:proofErr w:type="spellStart"/>
        <w:r w:rsidRPr="008335DA">
          <w:rPr>
            <w:rStyle w:val="af5"/>
            <w:rFonts w:ascii="Times New Roman" w:hAnsi="Times New Roman" w:cs="Times New Roman"/>
          </w:rPr>
          <w:t>ru</w:t>
        </w:r>
        <w:proofErr w:type="spellEnd"/>
      </w:hyperlink>
    </w:p>
    <w:p w14:paraId="50469C68" w14:textId="77777777" w:rsidR="008335DA" w:rsidRPr="008335DA" w:rsidRDefault="008335DA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3FEB2343" w14:textId="77777777" w:rsidR="000E100B" w:rsidRPr="00291981" w:rsidRDefault="000E100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highlight w:val="cyan"/>
          <w:lang w:eastAsia="ru-RU"/>
        </w:rPr>
      </w:pPr>
    </w:p>
    <w:p w14:paraId="3AB4A73E" w14:textId="77777777" w:rsidR="000E100B" w:rsidRDefault="003B606F">
      <w:pPr>
        <w:spacing w:after="0"/>
        <w:ind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3.2.3. Дополнительные источники </w:t>
      </w:r>
    </w:p>
    <w:p w14:paraId="3F80D090" w14:textId="77777777" w:rsidR="008335DA" w:rsidRDefault="008335DA">
      <w:pPr>
        <w:spacing w:after="0"/>
        <w:ind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BCDF263" w14:textId="77777777" w:rsidR="008335DA" w:rsidRPr="008335DA" w:rsidRDefault="008335DA" w:rsidP="008335DA">
      <w:pPr>
        <w:pStyle w:val="a3"/>
        <w:numPr>
          <w:ilvl w:val="0"/>
          <w:numId w:val="8"/>
        </w:numPr>
        <w:rPr>
          <w:rFonts w:ascii="Times New Roman" w:hAnsi="Times New Roman"/>
          <w:lang w:val="ru-RU"/>
        </w:rPr>
      </w:pPr>
      <w:r w:rsidRPr="008335DA">
        <w:rPr>
          <w:rFonts w:ascii="Times New Roman" w:hAnsi="Times New Roman"/>
          <w:lang w:val="ru-RU"/>
        </w:rPr>
        <w:t>«Конституция Российской Федерации» (принята всенародным голосованием 12.12.1993 с изменениями, одобренными в ходе общероссийского голосования 01.07.2020)</w:t>
      </w:r>
    </w:p>
    <w:p w14:paraId="36D8A425" w14:textId="77777777" w:rsidR="008335DA" w:rsidRPr="008335DA" w:rsidRDefault="008335DA" w:rsidP="008335DA">
      <w:pPr>
        <w:pStyle w:val="a3"/>
        <w:numPr>
          <w:ilvl w:val="0"/>
          <w:numId w:val="8"/>
        </w:numPr>
        <w:rPr>
          <w:rFonts w:ascii="Times New Roman" w:hAnsi="Times New Roman"/>
          <w:lang w:val="ru-RU"/>
        </w:rPr>
      </w:pPr>
      <w:r w:rsidRPr="008335DA">
        <w:rPr>
          <w:rFonts w:ascii="Times New Roman" w:hAnsi="Times New Roman"/>
          <w:lang w:val="ru-RU"/>
        </w:rPr>
        <w:t xml:space="preserve">Гражданский кодекс Российской Федерации от 30.11.1994 </w:t>
      </w:r>
      <w:r w:rsidRPr="008335DA">
        <w:rPr>
          <w:rFonts w:ascii="Times New Roman" w:hAnsi="Times New Roman"/>
        </w:rPr>
        <w:t>N</w:t>
      </w:r>
      <w:r w:rsidRPr="008335DA">
        <w:rPr>
          <w:rFonts w:ascii="Times New Roman" w:hAnsi="Times New Roman"/>
          <w:lang w:val="ru-RU"/>
        </w:rPr>
        <w:t xml:space="preserve"> 51-ФЗ (ред. от 25.02.2022)</w:t>
      </w:r>
    </w:p>
    <w:p w14:paraId="301DF3A9" w14:textId="77777777" w:rsidR="008335DA" w:rsidRPr="008335DA" w:rsidRDefault="008335DA" w:rsidP="008335DA">
      <w:pPr>
        <w:pStyle w:val="a3"/>
        <w:numPr>
          <w:ilvl w:val="0"/>
          <w:numId w:val="8"/>
        </w:numPr>
        <w:rPr>
          <w:rFonts w:ascii="Times New Roman" w:hAnsi="Times New Roman"/>
          <w:lang w:val="ru-RU"/>
        </w:rPr>
      </w:pPr>
      <w:r w:rsidRPr="008335DA">
        <w:rPr>
          <w:rFonts w:ascii="Times New Roman" w:hAnsi="Times New Roman"/>
          <w:lang w:val="ru-RU"/>
        </w:rPr>
        <w:t xml:space="preserve">Бюджетный кодекс Российской Федерации от 31.07.1998 </w:t>
      </w:r>
      <w:r w:rsidRPr="008335DA">
        <w:rPr>
          <w:rFonts w:ascii="Times New Roman" w:hAnsi="Times New Roman"/>
        </w:rPr>
        <w:t>N</w:t>
      </w:r>
      <w:r w:rsidRPr="008335DA">
        <w:rPr>
          <w:rFonts w:ascii="Times New Roman" w:hAnsi="Times New Roman"/>
          <w:lang w:val="ru-RU"/>
        </w:rPr>
        <w:t xml:space="preserve"> 145-ФЗ (ред. от 14.07.2022)</w:t>
      </w:r>
    </w:p>
    <w:p w14:paraId="08197A88" w14:textId="77777777" w:rsidR="008335DA" w:rsidRPr="008335DA" w:rsidRDefault="008335DA" w:rsidP="008335DA">
      <w:pPr>
        <w:pStyle w:val="a3"/>
        <w:numPr>
          <w:ilvl w:val="0"/>
          <w:numId w:val="8"/>
        </w:numPr>
        <w:rPr>
          <w:rFonts w:ascii="Times New Roman" w:hAnsi="Times New Roman"/>
          <w:lang w:val="ru-RU"/>
        </w:rPr>
      </w:pPr>
      <w:r w:rsidRPr="008335DA">
        <w:rPr>
          <w:rFonts w:ascii="Times New Roman" w:hAnsi="Times New Roman"/>
          <w:lang w:val="ru-RU"/>
        </w:rPr>
        <w:t xml:space="preserve">Кодекс Российской Федерации об административных правонарушениях от 30.12.2001 </w:t>
      </w:r>
      <w:r w:rsidRPr="008335DA">
        <w:rPr>
          <w:rFonts w:ascii="Times New Roman" w:hAnsi="Times New Roman"/>
        </w:rPr>
        <w:t>N</w:t>
      </w:r>
      <w:r w:rsidRPr="008335DA">
        <w:rPr>
          <w:rFonts w:ascii="Times New Roman" w:hAnsi="Times New Roman"/>
          <w:lang w:val="ru-RU"/>
        </w:rPr>
        <w:t xml:space="preserve"> 195-ФЗ (ред. от 14.07.2022) (с изм. и доп., вступ. в силу с 25.07.2022)</w:t>
      </w:r>
    </w:p>
    <w:p w14:paraId="547E689B" w14:textId="77777777" w:rsidR="008335DA" w:rsidRPr="008335DA" w:rsidRDefault="008335DA" w:rsidP="008335DA">
      <w:pPr>
        <w:pStyle w:val="a3"/>
        <w:numPr>
          <w:ilvl w:val="0"/>
          <w:numId w:val="8"/>
        </w:numPr>
        <w:rPr>
          <w:rFonts w:ascii="Times New Roman" w:hAnsi="Times New Roman"/>
          <w:lang w:val="ru-RU"/>
        </w:rPr>
      </w:pPr>
      <w:r w:rsidRPr="008335DA">
        <w:rPr>
          <w:rFonts w:ascii="Times New Roman" w:hAnsi="Times New Roman"/>
          <w:lang w:val="ru-RU"/>
        </w:rPr>
        <w:t xml:space="preserve">Семейный кодекс Российской Федерации от 29.12.1995 </w:t>
      </w:r>
      <w:r w:rsidRPr="008335DA">
        <w:rPr>
          <w:rFonts w:ascii="Times New Roman" w:hAnsi="Times New Roman"/>
        </w:rPr>
        <w:t>N</w:t>
      </w:r>
      <w:r w:rsidRPr="008335DA">
        <w:rPr>
          <w:rFonts w:ascii="Times New Roman" w:hAnsi="Times New Roman"/>
          <w:lang w:val="ru-RU"/>
        </w:rPr>
        <w:t xml:space="preserve"> 223-ФЗ (ред. от 04.08.2022)</w:t>
      </w:r>
    </w:p>
    <w:p w14:paraId="107FDACD" w14:textId="77777777" w:rsidR="008335DA" w:rsidRPr="008335DA" w:rsidRDefault="008335DA" w:rsidP="008335DA">
      <w:pPr>
        <w:pStyle w:val="a3"/>
        <w:numPr>
          <w:ilvl w:val="0"/>
          <w:numId w:val="8"/>
        </w:numPr>
        <w:rPr>
          <w:rFonts w:ascii="Times New Roman" w:hAnsi="Times New Roman"/>
          <w:lang w:val="ru-RU"/>
        </w:rPr>
      </w:pPr>
      <w:r w:rsidRPr="008335DA">
        <w:rPr>
          <w:rFonts w:ascii="Times New Roman" w:hAnsi="Times New Roman"/>
          <w:lang w:val="ru-RU"/>
        </w:rPr>
        <w:lastRenderedPageBreak/>
        <w:t xml:space="preserve">Трудовой кодекс Российской Федерации от 30.12.2001 </w:t>
      </w:r>
      <w:r w:rsidRPr="008335DA">
        <w:rPr>
          <w:rFonts w:ascii="Times New Roman" w:hAnsi="Times New Roman"/>
        </w:rPr>
        <w:t>N</w:t>
      </w:r>
      <w:r w:rsidRPr="008335DA">
        <w:rPr>
          <w:rFonts w:ascii="Times New Roman" w:hAnsi="Times New Roman"/>
          <w:lang w:val="ru-RU"/>
        </w:rPr>
        <w:t xml:space="preserve"> 197-ФЗ (ред. от 14.07.2022) (с изм. и доп., вступ. в силу с 25.07.2022)</w:t>
      </w:r>
    </w:p>
    <w:p w14:paraId="13F9B1CF" w14:textId="77777777" w:rsidR="008335DA" w:rsidRPr="008335DA" w:rsidRDefault="008335DA" w:rsidP="008335DA">
      <w:pPr>
        <w:pStyle w:val="a3"/>
        <w:numPr>
          <w:ilvl w:val="0"/>
          <w:numId w:val="8"/>
        </w:numPr>
        <w:rPr>
          <w:rFonts w:ascii="Times New Roman" w:hAnsi="Times New Roman"/>
          <w:lang w:val="ru-RU"/>
        </w:rPr>
      </w:pPr>
      <w:r w:rsidRPr="008335DA">
        <w:rPr>
          <w:rFonts w:ascii="Times New Roman" w:hAnsi="Times New Roman"/>
          <w:lang w:val="ru-RU"/>
        </w:rPr>
        <w:t xml:space="preserve">Уголовный кодекс Российской Федерации от 13.06.1996 </w:t>
      </w:r>
      <w:r w:rsidRPr="008335DA">
        <w:rPr>
          <w:rFonts w:ascii="Times New Roman" w:hAnsi="Times New Roman"/>
        </w:rPr>
        <w:t>N</w:t>
      </w:r>
      <w:r w:rsidRPr="008335DA">
        <w:rPr>
          <w:rFonts w:ascii="Times New Roman" w:hAnsi="Times New Roman"/>
          <w:lang w:val="ru-RU"/>
        </w:rPr>
        <w:t xml:space="preserve"> 63-ФЗ (ред. от 14.07.2022, с изм. от 18.07.2022) (с изм. и доп., вступ. в силу с 25.07.2022)</w:t>
      </w:r>
    </w:p>
    <w:p w14:paraId="6D2702AD" w14:textId="77777777" w:rsidR="008335DA" w:rsidRPr="008335DA" w:rsidRDefault="008335DA" w:rsidP="008335DA">
      <w:pPr>
        <w:pStyle w:val="a3"/>
        <w:numPr>
          <w:ilvl w:val="0"/>
          <w:numId w:val="8"/>
        </w:numPr>
        <w:rPr>
          <w:rFonts w:ascii="Times New Roman" w:hAnsi="Times New Roman"/>
          <w:lang w:val="ru-RU"/>
        </w:rPr>
      </w:pPr>
      <w:r w:rsidRPr="008335DA">
        <w:rPr>
          <w:rFonts w:ascii="Times New Roman" w:hAnsi="Times New Roman"/>
          <w:lang w:val="ru-RU"/>
        </w:rPr>
        <w:t xml:space="preserve">Налоговый кодекс Российской Федерации от 31.07.1998 </w:t>
      </w:r>
      <w:r w:rsidRPr="008335DA">
        <w:rPr>
          <w:rFonts w:ascii="Times New Roman" w:hAnsi="Times New Roman"/>
        </w:rPr>
        <w:t>N</w:t>
      </w:r>
      <w:r w:rsidRPr="008335DA">
        <w:rPr>
          <w:rFonts w:ascii="Times New Roman" w:hAnsi="Times New Roman"/>
          <w:lang w:val="ru-RU"/>
        </w:rPr>
        <w:t xml:space="preserve"> 146-ФЗ (ред. от 28.06.2022) (с изм. и доп., вступ. в силу с 01.08.2022)</w:t>
      </w:r>
    </w:p>
    <w:p w14:paraId="0C9E94B2" w14:textId="77777777" w:rsidR="008335DA" w:rsidRDefault="008335DA" w:rsidP="008335DA">
      <w:pPr>
        <w:pStyle w:val="a3"/>
        <w:numPr>
          <w:ilvl w:val="0"/>
          <w:numId w:val="2"/>
        </w:numPr>
        <w:rPr>
          <w:rFonts w:ascii="Times New Roman" w:hAnsi="Times New Roman"/>
          <w:lang w:val="ru-RU"/>
        </w:rPr>
      </w:pPr>
      <w:r w:rsidRPr="008335DA">
        <w:rPr>
          <w:rFonts w:ascii="Times New Roman" w:hAnsi="Times New Roman"/>
          <w:lang w:val="ru-RU"/>
        </w:rPr>
        <w:t xml:space="preserve">Закон РФ от 07.02.1992 № 2300-1 «О защите прав потребителей» // СЗ РФ. — 1992. —№ 15. — Ст. 766. </w:t>
      </w:r>
      <w:r w:rsidRPr="008E0481">
        <w:rPr>
          <w:rFonts w:ascii="Times New Roman" w:hAnsi="Times New Roman"/>
          <w:lang w:val="ru-RU"/>
        </w:rPr>
        <w:t>Закон РФ от 19.04.1991 № 1032-1 «О занятости населения в Российской Федерации» //Ведомости Съезда народных депутатов РФ и ВС РФ. — 1991. — № 18. — Ст. 566.</w:t>
      </w:r>
    </w:p>
    <w:p w14:paraId="3ABB2F3B" w14:textId="77777777" w:rsidR="00BE62BD" w:rsidRDefault="00BE62BD" w:rsidP="00BE62BD">
      <w:pPr>
        <w:rPr>
          <w:rFonts w:ascii="Times New Roman" w:hAnsi="Times New Roman"/>
        </w:rPr>
      </w:pPr>
    </w:p>
    <w:p w14:paraId="3A0FB79C" w14:textId="77777777" w:rsidR="00BE62BD" w:rsidRPr="00BE62BD" w:rsidRDefault="00BE62BD" w:rsidP="00BE62BD">
      <w:pPr>
        <w:rPr>
          <w:rFonts w:ascii="Times New Roman" w:hAnsi="Times New Roman"/>
        </w:rPr>
      </w:pPr>
    </w:p>
    <w:p w14:paraId="0803B8F6" w14:textId="77777777" w:rsidR="008335DA" w:rsidRDefault="008335DA">
      <w:pPr>
        <w:spacing w:after="0"/>
        <w:ind w:firstLine="709"/>
        <w:contextualSpacing/>
        <w:rPr>
          <w:rFonts w:ascii="Calibri" w:eastAsia="Times New Roman" w:hAnsi="Calibri" w:cs="Times New Roman"/>
          <w:sz w:val="16"/>
          <w:szCs w:val="20"/>
        </w:rPr>
      </w:pPr>
    </w:p>
    <w:p w14:paraId="11DB6E51" w14:textId="77777777" w:rsidR="000E100B" w:rsidRDefault="003B606F">
      <w:pPr>
        <w:numPr>
          <w:ilvl w:val="0"/>
          <w:numId w:val="5"/>
        </w:num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КОНТРОЛЬ И ОЦЕНКА РЕЗУЛЬТАТОВ ОС</w:t>
      </w:r>
      <w:r w:rsidR="008E0481">
        <w:rPr>
          <w:rFonts w:ascii="Times New Roman" w:eastAsia="Times New Roman" w:hAnsi="Times New Roman" w:cs="Times New Roman"/>
          <w:b/>
          <w:bCs/>
        </w:rPr>
        <w:t xml:space="preserve">ВОЕНИЯ </w:t>
      </w:r>
      <w:r w:rsidR="008E0481">
        <w:rPr>
          <w:rFonts w:ascii="Times New Roman" w:eastAsia="Times New Roman" w:hAnsi="Times New Roman" w:cs="Times New Roman"/>
          <w:b/>
          <w:bCs/>
        </w:rPr>
        <w:br/>
        <w:t>УЧЕБНОЙ ДИСЦИПЛИНЫ</w:t>
      </w:r>
    </w:p>
    <w:tbl>
      <w:tblPr>
        <w:tblW w:w="5000" w:type="pct"/>
        <w:tblInd w:w="-118" w:type="dxa"/>
        <w:tblLayout w:type="fixed"/>
        <w:tblLook w:val="04A0" w:firstRow="1" w:lastRow="0" w:firstColumn="1" w:lastColumn="0" w:noHBand="0" w:noVBand="1"/>
      </w:tblPr>
      <w:tblGrid>
        <w:gridCol w:w="3346"/>
        <w:gridCol w:w="2881"/>
        <w:gridCol w:w="3343"/>
      </w:tblGrid>
      <w:tr w:rsidR="000E100B" w:rsidRPr="00E36D0A" w14:paraId="268138FB" w14:textId="77777777" w:rsidTr="001D6B2D"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3CEB4" w14:textId="77777777" w:rsidR="000E100B" w:rsidRPr="00E36D0A" w:rsidRDefault="003B60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>Результаты обучения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D887D" w14:textId="77777777" w:rsidR="000E100B" w:rsidRPr="00E36D0A" w:rsidRDefault="003B606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>Критерии оценки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9E6A0" w14:textId="77777777" w:rsidR="000E100B" w:rsidRPr="00E36D0A" w:rsidRDefault="003B606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>Методы оценки</w:t>
            </w:r>
          </w:p>
        </w:tc>
      </w:tr>
      <w:tr w:rsidR="000E100B" w:rsidRPr="00E36D0A" w14:paraId="57137B82" w14:textId="77777777" w:rsidTr="001D6B2D"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3B925" w14:textId="77777777" w:rsidR="000E100B" w:rsidRPr="00E36D0A" w:rsidRDefault="003B60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>Знания: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2909D" w14:textId="77777777" w:rsidR="000E100B" w:rsidRPr="00E36D0A" w:rsidRDefault="000E100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2BE82" w14:textId="77777777" w:rsidR="000E100B" w:rsidRPr="00E36D0A" w:rsidRDefault="000E100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D6B2D" w:rsidRPr="00E36D0A" w14:paraId="19E79B3F" w14:textId="77777777" w:rsidTr="008E0481"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614DA" w14:textId="77777777" w:rsidR="001D6B2D" w:rsidRPr="00E36D0A" w:rsidRDefault="001D6B2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E36D0A">
              <w:rPr>
                <w:rFonts w:ascii="Times New Roman" w:hAnsi="Times New Roman" w:cs="Times New Roman"/>
                <w:bCs/>
              </w:rPr>
              <w:t>Зо</w:t>
            </w:r>
            <w:proofErr w:type="spellEnd"/>
            <w:r w:rsidRPr="00E36D0A">
              <w:rPr>
                <w:rFonts w:ascii="Times New Roman" w:hAnsi="Times New Roman" w:cs="Times New Roman"/>
                <w:bCs/>
              </w:rPr>
              <w:t> 3.02 современная научная и профессиональная терминология;</w:t>
            </w:r>
          </w:p>
        </w:tc>
        <w:tc>
          <w:tcPr>
            <w:tcW w:w="28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0AB4E1" w14:textId="77777777" w:rsidR="0068737C" w:rsidRPr="004E7C55" w:rsidRDefault="0068737C" w:rsidP="006873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знание исторического единства народов</w:t>
            </w:r>
            <w:r w:rsidR="00621FD8">
              <w:rPr>
                <w:rFonts w:ascii="Times New Roman" w:hAnsi="Times New Roman" w:cs="Times New Roman"/>
              </w:rPr>
              <w:t xml:space="preserve"> </w:t>
            </w:r>
            <w:r w:rsidRPr="004E7C55">
              <w:rPr>
                <w:rFonts w:ascii="Times New Roman" w:hAnsi="Times New Roman" w:cs="Times New Roman"/>
              </w:rPr>
              <w:t>России, преемственности истории нашей Родины, осознания ценности культуры России и традиций народов России, общественно</w:t>
            </w:r>
            <w:r w:rsidR="00621FD8">
              <w:rPr>
                <w:rFonts w:ascii="Times New Roman" w:hAnsi="Times New Roman" w:cs="Times New Roman"/>
              </w:rPr>
              <w:t xml:space="preserve">й </w:t>
            </w:r>
            <w:r w:rsidRPr="004E7C55">
              <w:rPr>
                <w:rFonts w:ascii="Times New Roman" w:hAnsi="Times New Roman" w:cs="Times New Roman"/>
              </w:rPr>
              <w:t>стабильности и целостности государства;</w:t>
            </w:r>
          </w:p>
          <w:p w14:paraId="17C9F2BC" w14:textId="77777777" w:rsidR="001D6B2D" w:rsidRPr="00E36D0A" w:rsidRDefault="00621FD8" w:rsidP="0068737C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68737C" w:rsidRPr="004E7C55">
              <w:rPr>
                <w:rFonts w:ascii="Times New Roman" w:hAnsi="Times New Roman" w:cs="Times New Roman"/>
              </w:rPr>
              <w:t>владение базовым понятийным аппаратом социальных наук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971C55A" w14:textId="77777777" w:rsidR="001D6B2D" w:rsidRPr="00E36D0A" w:rsidRDefault="001D6B2D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 xml:space="preserve">- грамотно выступает с сообщениями. </w:t>
            </w:r>
          </w:p>
          <w:p w14:paraId="5CACEA3B" w14:textId="77777777" w:rsidR="001D6B2D" w:rsidRPr="00E36D0A" w:rsidRDefault="001D6B2D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>- владеет понятиями учебной дисциплины и применяет их адекватно ситуации</w:t>
            </w:r>
          </w:p>
          <w:p w14:paraId="70A2BFC8" w14:textId="77777777" w:rsidR="001D6B2D" w:rsidRPr="00E36D0A" w:rsidRDefault="001D6B2D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A46081" w14:textId="77777777" w:rsidR="001D6B2D" w:rsidRPr="00E36D0A" w:rsidRDefault="001D6B2D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 xml:space="preserve">- анализ выполнения </w:t>
            </w:r>
            <w:r w:rsidR="00E36D0A">
              <w:rPr>
                <w:rFonts w:ascii="Times New Roman" w:hAnsi="Times New Roman" w:cs="Times New Roman"/>
                <w:bCs/>
              </w:rPr>
              <w:t>работ;</w:t>
            </w:r>
          </w:p>
          <w:p w14:paraId="731710A6" w14:textId="77777777" w:rsidR="001D6B2D" w:rsidRPr="00E36D0A" w:rsidRDefault="001D6B2D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>- беседа;</w:t>
            </w:r>
          </w:p>
          <w:p w14:paraId="56E69DB3" w14:textId="77777777" w:rsidR="001D6B2D" w:rsidRPr="00E36D0A" w:rsidRDefault="001D6B2D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>- тестирование;</w:t>
            </w:r>
          </w:p>
          <w:p w14:paraId="683CBD5B" w14:textId="77777777" w:rsidR="001D6B2D" w:rsidRPr="00E36D0A" w:rsidRDefault="001D6B2D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>- активное участия в обсуждении вопросов темы;</w:t>
            </w:r>
          </w:p>
          <w:p w14:paraId="7D394A62" w14:textId="77777777" w:rsidR="001D6B2D" w:rsidRPr="00E36D0A" w:rsidRDefault="001D6B2D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>-дифференцированный зачет</w:t>
            </w:r>
          </w:p>
        </w:tc>
      </w:tr>
      <w:tr w:rsidR="001D6B2D" w:rsidRPr="00E36D0A" w14:paraId="29428A93" w14:textId="77777777" w:rsidTr="008E0481"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B8D49" w14:textId="77777777" w:rsidR="001D6B2D" w:rsidRPr="00E36D0A" w:rsidRDefault="001D6B2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E36D0A">
              <w:rPr>
                <w:rFonts w:ascii="Times New Roman" w:hAnsi="Times New Roman" w:cs="Times New Roman"/>
                <w:bCs/>
              </w:rPr>
              <w:t>Зо</w:t>
            </w:r>
            <w:proofErr w:type="spellEnd"/>
            <w:r w:rsidRPr="00E36D0A">
              <w:rPr>
                <w:rFonts w:ascii="Times New Roman" w:hAnsi="Times New Roman" w:cs="Times New Roman"/>
                <w:bCs/>
              </w:rPr>
              <w:t> 03.03 возможные траектории профессионального развития и самообразования;</w:t>
            </w:r>
          </w:p>
        </w:tc>
        <w:tc>
          <w:tcPr>
            <w:tcW w:w="28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A81BB6" w14:textId="77777777" w:rsidR="001D6B2D" w:rsidRPr="00E36D0A" w:rsidRDefault="001D6B2D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3BE811" w14:textId="77777777" w:rsidR="001D6B2D" w:rsidRPr="00E36D0A" w:rsidRDefault="001D6B2D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D6B2D" w:rsidRPr="00E36D0A" w14:paraId="071A0E6F" w14:textId="77777777" w:rsidTr="008E0481"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AFE4B" w14:textId="77777777" w:rsidR="001D6B2D" w:rsidRPr="00E36D0A" w:rsidRDefault="001D6B2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E36D0A">
              <w:rPr>
                <w:rFonts w:ascii="Times New Roman" w:eastAsia="Times New Roman" w:hAnsi="Times New Roman" w:cs="Times New Roman"/>
                <w:color w:val="000000"/>
              </w:rPr>
              <w:t>Зо</w:t>
            </w:r>
            <w:proofErr w:type="spellEnd"/>
            <w:r w:rsidRPr="00E36D0A">
              <w:rPr>
                <w:rFonts w:ascii="Times New Roman" w:eastAsia="Times New Roman" w:hAnsi="Times New Roman" w:cs="Times New Roman"/>
                <w:color w:val="000000"/>
              </w:rPr>
              <w:t xml:space="preserve"> 06.01 сущность гражданско-патриотической позиции, общечеловеческих ценностей</w:t>
            </w:r>
          </w:p>
        </w:tc>
        <w:tc>
          <w:tcPr>
            <w:tcW w:w="28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8A7BBC" w14:textId="77777777" w:rsidR="001D6B2D" w:rsidRPr="00E36D0A" w:rsidRDefault="001D6B2D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B991C5" w14:textId="77777777" w:rsidR="001D6B2D" w:rsidRPr="00E36D0A" w:rsidRDefault="001D6B2D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D6B2D" w:rsidRPr="00E36D0A" w14:paraId="54AB0292" w14:textId="77777777" w:rsidTr="008E0481">
        <w:trPr>
          <w:trHeight w:val="660"/>
        </w:trPr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A85FF7" w14:textId="77777777" w:rsidR="001D6B2D" w:rsidRPr="00E36D0A" w:rsidRDefault="001D6B2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E36D0A">
              <w:rPr>
                <w:rFonts w:ascii="Times New Roman" w:hAnsi="Times New Roman" w:cs="Times New Roman"/>
                <w:bCs/>
              </w:rPr>
              <w:t>Зо</w:t>
            </w:r>
            <w:proofErr w:type="spellEnd"/>
            <w:r w:rsidRPr="00E36D0A">
              <w:rPr>
                <w:rFonts w:ascii="Times New Roman" w:hAnsi="Times New Roman" w:cs="Times New Roman"/>
                <w:bCs/>
              </w:rPr>
              <w:t xml:space="preserve"> 06.02</w:t>
            </w:r>
          </w:p>
          <w:p w14:paraId="0F763D95" w14:textId="77777777" w:rsidR="001D6B2D" w:rsidRPr="00E36D0A" w:rsidRDefault="001D6B2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  <w:iCs/>
              </w:rPr>
              <w:t>значимость профессиональной деятельности</w:t>
            </w:r>
            <w:r w:rsidRPr="00E36D0A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Pr="00E36D0A">
              <w:rPr>
                <w:rFonts w:ascii="Times New Roman" w:hAnsi="Times New Roman" w:cs="Times New Roman"/>
                <w:bCs/>
                <w:iCs/>
              </w:rPr>
              <w:t>по</w:t>
            </w:r>
            <w:r w:rsidRPr="00E36D0A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E36D0A">
              <w:rPr>
                <w:rFonts w:ascii="Times New Roman" w:hAnsi="Times New Roman" w:cs="Times New Roman"/>
                <w:bCs/>
              </w:rPr>
              <w:t>профессии</w:t>
            </w:r>
          </w:p>
          <w:p w14:paraId="46252F1B" w14:textId="77777777" w:rsidR="001D6B2D" w:rsidRPr="00E36D0A" w:rsidRDefault="001D6B2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8CFE92" w14:textId="77777777" w:rsidR="001D6B2D" w:rsidRPr="00E36D0A" w:rsidRDefault="001D6B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0EDFC3" w14:textId="77777777" w:rsidR="001D6B2D" w:rsidRPr="00E36D0A" w:rsidRDefault="001D6B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D6B2D" w:rsidRPr="00E36D0A" w14:paraId="301229F3" w14:textId="77777777" w:rsidTr="008E0481">
        <w:trPr>
          <w:trHeight w:val="707"/>
        </w:trPr>
        <w:tc>
          <w:tcPr>
            <w:tcW w:w="33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86DC" w14:textId="77777777" w:rsidR="001D6B2D" w:rsidRPr="00E36D0A" w:rsidRDefault="001D6B2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E36D0A">
              <w:rPr>
                <w:rFonts w:ascii="Times New Roman" w:hAnsi="Times New Roman" w:cs="Times New Roman"/>
                <w:bCs/>
              </w:rPr>
              <w:t>Зо</w:t>
            </w:r>
            <w:proofErr w:type="spellEnd"/>
            <w:r w:rsidRPr="00E36D0A">
              <w:rPr>
                <w:rFonts w:ascii="Times New Roman" w:hAnsi="Times New Roman" w:cs="Times New Roman"/>
                <w:bCs/>
              </w:rPr>
              <w:t xml:space="preserve"> 06.03стандарты антикоррупционного поведения</w:t>
            </w:r>
          </w:p>
          <w:p w14:paraId="59D88E5F" w14:textId="77777777" w:rsidR="001D6B2D" w:rsidRPr="00E36D0A" w:rsidRDefault="001D6B2D" w:rsidP="001D6B2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AB44B" w14:textId="77777777" w:rsidR="001D6B2D" w:rsidRPr="00E36D0A" w:rsidRDefault="001D6B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37CA8" w14:textId="77777777" w:rsidR="001D6B2D" w:rsidRPr="00E36D0A" w:rsidRDefault="001D6B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E100B" w:rsidRPr="00E36D0A" w14:paraId="318DB0A4" w14:textId="77777777" w:rsidTr="001D6B2D">
        <w:trPr>
          <w:trHeight w:val="553"/>
        </w:trPr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01EDA" w14:textId="77777777" w:rsidR="000E100B" w:rsidRPr="00E36D0A" w:rsidRDefault="003B60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>Умения:</w:t>
            </w:r>
          </w:p>
          <w:p w14:paraId="080C674B" w14:textId="77777777" w:rsidR="000E100B" w:rsidRPr="00E36D0A" w:rsidRDefault="000E100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35068" w14:textId="77777777" w:rsidR="000E100B" w:rsidRPr="00E36D0A" w:rsidRDefault="000E100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08D68" w14:textId="77777777" w:rsidR="000E100B" w:rsidRPr="00E36D0A" w:rsidRDefault="000E100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E100B" w:rsidRPr="00E36D0A" w14:paraId="19CE017B" w14:textId="77777777" w:rsidTr="001D6B2D">
        <w:trPr>
          <w:trHeight w:val="553"/>
        </w:trPr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E3F99" w14:textId="77777777" w:rsidR="000E100B" w:rsidRPr="00E36D0A" w:rsidRDefault="003B60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E36D0A">
              <w:rPr>
                <w:rFonts w:ascii="Times New Roman" w:hAnsi="Times New Roman" w:cs="Times New Roman"/>
                <w:bCs/>
              </w:rPr>
              <w:t>Уо</w:t>
            </w:r>
            <w:proofErr w:type="spellEnd"/>
            <w:r w:rsidRPr="00E36D0A">
              <w:rPr>
                <w:rFonts w:ascii="Times New Roman" w:hAnsi="Times New Roman" w:cs="Times New Roman"/>
                <w:bCs/>
              </w:rPr>
              <w:t> 03.02 применять современную научную профессиональную терминологию;</w:t>
            </w:r>
          </w:p>
        </w:tc>
        <w:tc>
          <w:tcPr>
            <w:tcW w:w="2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A9704" w14:textId="77777777" w:rsidR="0068737C" w:rsidRPr="004E7C55" w:rsidRDefault="0068737C" w:rsidP="00621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4E7C55">
              <w:rPr>
                <w:rFonts w:ascii="Times New Roman" w:hAnsi="Times New Roman" w:cs="Times New Roman"/>
              </w:rPr>
              <w:t xml:space="preserve">умение характеризовать российские духовно-нравственные ценности, в том числе ценности человеческой жизни, </w:t>
            </w:r>
            <w:r w:rsidRPr="004E7C55">
              <w:rPr>
                <w:rFonts w:ascii="Times New Roman" w:hAnsi="Times New Roman" w:cs="Times New Roman"/>
              </w:rPr>
              <w:lastRenderedPageBreak/>
              <w:t>патриотизма и служения Отечеству, семьи, созидательного труда, норм морали и нравственности, прав и свобод че</w:t>
            </w:r>
            <w:r>
              <w:rPr>
                <w:rFonts w:ascii="Times New Roman" w:hAnsi="Times New Roman" w:cs="Times New Roman"/>
              </w:rPr>
              <w:t xml:space="preserve">ловека, гуманизма, милосердия, справедливости, </w:t>
            </w:r>
          </w:p>
          <w:p w14:paraId="49A04467" w14:textId="77777777" w:rsidR="000E100B" w:rsidRPr="00E36D0A" w:rsidRDefault="003B606F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>-умеет слушать, обобщать, анализировать, принимать решения в коллективной форме организации учебного процесса.</w:t>
            </w:r>
          </w:p>
          <w:p w14:paraId="246CF5FE" w14:textId="77777777" w:rsidR="000E100B" w:rsidRDefault="003B606F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 xml:space="preserve">- самостоятельно и творчески подходит к выполнению </w:t>
            </w:r>
            <w:r w:rsidR="00E36D0A">
              <w:rPr>
                <w:rFonts w:ascii="Times New Roman" w:hAnsi="Times New Roman" w:cs="Times New Roman"/>
                <w:bCs/>
              </w:rPr>
              <w:t>заданий</w:t>
            </w:r>
            <w:r w:rsidR="00621FD8">
              <w:rPr>
                <w:rFonts w:ascii="Times New Roman" w:hAnsi="Times New Roman" w:cs="Times New Roman"/>
                <w:bCs/>
              </w:rPr>
              <w:t>;</w:t>
            </w:r>
          </w:p>
          <w:p w14:paraId="0325CB32" w14:textId="77777777" w:rsidR="00621FD8" w:rsidRPr="00621FD8" w:rsidRDefault="00621FD8" w:rsidP="00621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E7C55">
              <w:rPr>
                <w:rFonts w:ascii="Times New Roman" w:hAnsi="Times New Roman" w:cs="Times New Roman"/>
              </w:rPr>
              <w:t>владение умениями устанавливать, выявлять, об</w:t>
            </w:r>
            <w:r>
              <w:rPr>
                <w:rFonts w:ascii="Times New Roman" w:hAnsi="Times New Roman" w:cs="Times New Roman"/>
              </w:rPr>
              <w:t xml:space="preserve">ъяснять причинно- следственные </w:t>
            </w:r>
            <w:r w:rsidRPr="004E7C55">
              <w:rPr>
                <w:rFonts w:ascii="Times New Roman" w:hAnsi="Times New Roman" w:cs="Times New Roman"/>
              </w:rPr>
              <w:t>функциональные, иерархические и другие связи социальных объектов и процессов, включая      умения      характеризовать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7C55">
              <w:rPr>
                <w:rFonts w:ascii="Times New Roman" w:hAnsi="Times New Roman" w:cs="Times New Roman"/>
              </w:rPr>
              <w:t xml:space="preserve">взаимовлияние </w:t>
            </w:r>
            <w:proofErr w:type="gramStart"/>
            <w:r w:rsidRPr="004E7C55">
              <w:rPr>
                <w:rFonts w:ascii="Times New Roman" w:hAnsi="Times New Roman" w:cs="Times New Roman"/>
              </w:rPr>
              <w:t>природы  и</w:t>
            </w:r>
            <w:proofErr w:type="gramEnd"/>
            <w:r w:rsidRPr="004E7C55">
              <w:rPr>
                <w:rFonts w:ascii="Times New Roman" w:hAnsi="Times New Roman" w:cs="Times New Roman"/>
              </w:rPr>
              <w:t xml:space="preserve"> общества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BF1004C" w14:textId="77777777" w:rsidR="000E100B" w:rsidRPr="00E36D0A" w:rsidRDefault="003B606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>- в учебной и профессиональной деятельности демонстрирует гуманность, доброжелательность, толерантность</w:t>
            </w:r>
          </w:p>
        </w:tc>
        <w:tc>
          <w:tcPr>
            <w:tcW w:w="3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55A39" w14:textId="77777777" w:rsidR="000E100B" w:rsidRPr="00E36D0A" w:rsidRDefault="003B606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6D0A">
              <w:rPr>
                <w:rFonts w:ascii="Times New Roman" w:hAnsi="Times New Roman" w:cs="Times New Roman"/>
                <w:bCs/>
              </w:rPr>
              <w:lastRenderedPageBreak/>
              <w:t>- активное участие при работе в микро-группах,</w:t>
            </w:r>
          </w:p>
          <w:p w14:paraId="2D831BCB" w14:textId="77777777" w:rsidR="000E100B" w:rsidRPr="00E36D0A" w:rsidRDefault="003B606F">
            <w:pPr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>- дифференцированный зачет</w:t>
            </w:r>
          </w:p>
        </w:tc>
      </w:tr>
      <w:tr w:rsidR="000E100B" w:rsidRPr="00E36D0A" w14:paraId="6F64F010" w14:textId="77777777" w:rsidTr="001D6B2D">
        <w:trPr>
          <w:trHeight w:val="553"/>
        </w:trPr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B9125" w14:textId="77777777" w:rsidR="000E100B" w:rsidRPr="00E36D0A" w:rsidRDefault="003B60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E36D0A">
              <w:rPr>
                <w:rFonts w:ascii="Times New Roman" w:hAnsi="Times New Roman" w:cs="Times New Roman"/>
                <w:bCs/>
              </w:rPr>
              <w:t>Уо</w:t>
            </w:r>
            <w:proofErr w:type="spellEnd"/>
            <w:r w:rsidRPr="00E36D0A">
              <w:rPr>
                <w:rFonts w:ascii="Times New Roman" w:hAnsi="Times New Roman" w:cs="Times New Roman"/>
                <w:bCs/>
              </w:rPr>
              <w:t xml:space="preserve"> 03.03 определять и выстраивать траектории </w:t>
            </w:r>
            <w:r w:rsidRPr="00E36D0A">
              <w:rPr>
                <w:rFonts w:ascii="Times New Roman" w:hAnsi="Times New Roman" w:cs="Times New Roman"/>
                <w:bCs/>
              </w:rPr>
              <w:lastRenderedPageBreak/>
              <w:t>профессионального развития и самообразования;</w:t>
            </w:r>
          </w:p>
        </w:tc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BFA88" w14:textId="77777777" w:rsidR="000E100B" w:rsidRPr="00E36D0A" w:rsidRDefault="000E100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6EED4" w14:textId="77777777" w:rsidR="000E100B" w:rsidRPr="00E36D0A" w:rsidRDefault="000E100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E100B" w:rsidRPr="00E36D0A" w14:paraId="05E7CA35" w14:textId="77777777" w:rsidTr="001D6B2D">
        <w:trPr>
          <w:trHeight w:val="553"/>
        </w:trPr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A86BC" w14:textId="77777777" w:rsidR="000E100B" w:rsidRPr="00E36D0A" w:rsidRDefault="001D6B2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E36D0A">
              <w:rPr>
                <w:rFonts w:ascii="Times New Roman" w:hAnsi="Times New Roman" w:cs="Times New Roman"/>
                <w:bCs/>
              </w:rPr>
              <w:t>Уо</w:t>
            </w:r>
            <w:proofErr w:type="spellEnd"/>
            <w:r w:rsidRPr="00E36D0A">
              <w:rPr>
                <w:rFonts w:ascii="Times New Roman" w:hAnsi="Times New Roman" w:cs="Times New Roman"/>
                <w:bCs/>
              </w:rPr>
              <w:t xml:space="preserve"> 06.01 описывать значимость своей профессии</w:t>
            </w:r>
          </w:p>
        </w:tc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F8395" w14:textId="77777777" w:rsidR="000E100B" w:rsidRPr="00E36D0A" w:rsidRDefault="000E100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7C831" w14:textId="77777777" w:rsidR="000E100B" w:rsidRPr="00E36D0A" w:rsidRDefault="000E100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E100B" w:rsidRPr="00E36D0A" w14:paraId="6808CAD9" w14:textId="77777777" w:rsidTr="001D6B2D">
        <w:trPr>
          <w:trHeight w:val="2120"/>
        </w:trPr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514E5" w14:textId="77777777" w:rsidR="000E100B" w:rsidRPr="00E36D0A" w:rsidRDefault="000E100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D3F4D29" w14:textId="77777777" w:rsidR="000E100B" w:rsidRPr="00E36D0A" w:rsidRDefault="001D6B2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E36D0A">
              <w:rPr>
                <w:rFonts w:ascii="Times New Roman" w:hAnsi="Times New Roman" w:cs="Times New Roman"/>
                <w:bCs/>
              </w:rPr>
              <w:t>Уо</w:t>
            </w:r>
            <w:proofErr w:type="spellEnd"/>
            <w:r w:rsidRPr="00E36D0A">
              <w:rPr>
                <w:rFonts w:ascii="Times New Roman" w:hAnsi="Times New Roman" w:cs="Times New Roman"/>
                <w:bCs/>
              </w:rPr>
              <w:t xml:space="preserve"> 06.02 применять стандарты антикоррупционного поведения</w:t>
            </w:r>
          </w:p>
        </w:tc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0120A" w14:textId="77777777" w:rsidR="000E100B" w:rsidRPr="00E36D0A" w:rsidRDefault="000E100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0ABBA" w14:textId="77777777" w:rsidR="000E100B" w:rsidRPr="00E36D0A" w:rsidRDefault="000E100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E100B" w:rsidRPr="00E36D0A" w14:paraId="0122E4A9" w14:textId="77777777" w:rsidTr="001D6B2D">
        <w:trPr>
          <w:trHeight w:val="491"/>
        </w:trPr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AC8B0" w14:textId="77777777" w:rsidR="000E100B" w:rsidRPr="00E36D0A" w:rsidRDefault="003B606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>Личностные результаты: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1EA52" w14:textId="77777777" w:rsidR="000E100B" w:rsidRPr="00E36D0A" w:rsidRDefault="000E100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71239" w14:textId="77777777" w:rsidR="000E100B" w:rsidRPr="00E36D0A" w:rsidRDefault="000E100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D6B2D" w:rsidRPr="00E36D0A" w14:paraId="3DBF0FA6" w14:textId="77777777" w:rsidTr="008E0481">
        <w:trPr>
          <w:trHeight w:val="640"/>
        </w:trPr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AAD39A" w14:textId="77777777" w:rsidR="001D6B2D" w:rsidRPr="00E36D0A" w:rsidRDefault="001D6B2D" w:rsidP="001D6B2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eastAsia="Times New Roman" w:hAnsi="Times New Roman" w:cs="Times New Roman"/>
                <w:color w:val="000000"/>
              </w:rPr>
              <w:t>ЛР 1 Осознающий себя гражданином и защитником великой страны</w:t>
            </w:r>
          </w:p>
        </w:tc>
        <w:tc>
          <w:tcPr>
            <w:tcW w:w="2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49B3A" w14:textId="77777777" w:rsidR="001D6B2D" w:rsidRPr="00E36D0A" w:rsidRDefault="001D6B2D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E36D0A">
              <w:rPr>
                <w:rFonts w:ascii="Times New Roman" w:hAnsi="Times New Roman" w:cs="Times New Roman"/>
                <w:iCs/>
              </w:rPr>
              <w:t xml:space="preserve">-оценка собственного продвижения, личностного развития; </w:t>
            </w:r>
          </w:p>
          <w:p w14:paraId="2043F513" w14:textId="77777777" w:rsidR="001D6B2D" w:rsidRPr="00E36D0A" w:rsidRDefault="001D6B2D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iCs/>
              </w:rPr>
            </w:pPr>
          </w:p>
          <w:p w14:paraId="6A1D9265" w14:textId="77777777" w:rsidR="001D6B2D" w:rsidRPr="00E36D0A" w:rsidRDefault="001D6B2D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</w:rPr>
            </w:pPr>
            <w:r w:rsidRPr="00E36D0A">
              <w:rPr>
                <w:rFonts w:ascii="Times New Roman" w:hAnsi="Times New Roman" w:cs="Times New Roman"/>
                <w:iCs/>
              </w:rPr>
              <w:t>- конструктивное взаимодействие в учебной группе;</w:t>
            </w:r>
          </w:p>
          <w:p w14:paraId="0B862B40" w14:textId="77777777" w:rsidR="001D6B2D" w:rsidRPr="00E36D0A" w:rsidRDefault="001D6B2D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E36D0A">
              <w:rPr>
                <w:rFonts w:ascii="Times New Roman" w:hAnsi="Times New Roman" w:cs="Times New Roman"/>
                <w:iCs/>
              </w:rPr>
              <w:t>- демонстрация навыков межличностного делового общения, социального имиджа;</w:t>
            </w:r>
          </w:p>
          <w:p w14:paraId="3535E1B6" w14:textId="77777777" w:rsidR="001D6B2D" w:rsidRPr="00E36D0A" w:rsidRDefault="001D6B2D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iCs/>
              </w:rPr>
            </w:pPr>
          </w:p>
          <w:p w14:paraId="6F20C414" w14:textId="77777777" w:rsidR="001D6B2D" w:rsidRDefault="001D6B2D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E36D0A">
              <w:rPr>
                <w:rFonts w:ascii="Times New Roman" w:hAnsi="Times New Roman" w:cs="Times New Roman"/>
                <w:iCs/>
              </w:rPr>
              <w:t xml:space="preserve">- готовность к общению и взаимодействию с людьми </w:t>
            </w:r>
            <w:r w:rsidRPr="00E36D0A">
              <w:rPr>
                <w:rFonts w:ascii="Times New Roman" w:hAnsi="Times New Roman" w:cs="Times New Roman"/>
                <w:iCs/>
              </w:rPr>
              <w:lastRenderedPageBreak/>
              <w:t>самого разного статуса, этнической, религиозной принадлежности и в многообразных обстоятельствах</w:t>
            </w:r>
            <w:r w:rsidR="00621FD8">
              <w:rPr>
                <w:rFonts w:ascii="Times New Roman" w:hAnsi="Times New Roman" w:cs="Times New Roman"/>
                <w:iCs/>
              </w:rPr>
              <w:t>;</w:t>
            </w:r>
          </w:p>
          <w:p w14:paraId="570F1F9C" w14:textId="77777777" w:rsidR="00621FD8" w:rsidRPr="004E7C55" w:rsidRDefault="00621FD8" w:rsidP="00621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E7C55">
              <w:rPr>
                <w:rFonts w:ascii="Times New Roman" w:hAnsi="Times New Roman" w:cs="Times New Roman"/>
              </w:rPr>
              <w:t xml:space="preserve"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жизни;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4E7C55">
              <w:rPr>
                <w:rFonts w:ascii="Times New Roman" w:hAnsi="Times New Roman" w:cs="Times New Roman"/>
              </w:rPr>
              <w:t>приверженности демократическим ценностям, закрепленным в Конституции Российской Федерации;</w:t>
            </w:r>
          </w:p>
          <w:p w14:paraId="7A3C96AF" w14:textId="77777777" w:rsidR="00621FD8" w:rsidRPr="004E7C55" w:rsidRDefault="00621FD8" w:rsidP="00621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E7C55">
              <w:rPr>
                <w:rFonts w:ascii="Times New Roman" w:hAnsi="Times New Roman" w:cs="Times New Roman"/>
              </w:rPr>
              <w:t>освоение системы знаний об обществе и человеке, формирование целостной картины общества;</w:t>
            </w:r>
          </w:p>
          <w:p w14:paraId="016DB0D0" w14:textId="77777777" w:rsidR="00621FD8" w:rsidRPr="004E7C55" w:rsidRDefault="00621FD8" w:rsidP="00621F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E7C55">
              <w:rPr>
                <w:rFonts w:ascii="Times New Roman" w:hAnsi="Times New Roman" w:cs="Times New Roman"/>
              </w:rPr>
              <w:t>становление духовно-нравственных позиций и приоритетов личности в период ранней юности, выработка интереса к освоению социальных и гуманитарных дисциплин, развитие мотивации к предстоящему самоопределению.</w:t>
            </w:r>
          </w:p>
          <w:p w14:paraId="6824CB24" w14:textId="77777777" w:rsidR="00621FD8" w:rsidRPr="004E7C55" w:rsidRDefault="00621FD8" w:rsidP="00621FD8">
            <w:pPr>
              <w:rPr>
                <w:rFonts w:ascii="Times New Roman" w:hAnsi="Times New Roman" w:cs="Times New Roman"/>
              </w:rPr>
            </w:pPr>
          </w:p>
          <w:p w14:paraId="66920B07" w14:textId="77777777" w:rsidR="00621FD8" w:rsidRPr="00E36D0A" w:rsidRDefault="00621FD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BE06E1" w14:textId="77777777" w:rsidR="001D6B2D" w:rsidRPr="00E36D0A" w:rsidRDefault="001D6B2D">
            <w:pPr>
              <w:rPr>
                <w:rFonts w:ascii="Times New Roman" w:hAnsi="Times New Roman" w:cs="Times New Roman"/>
              </w:rPr>
            </w:pPr>
            <w:r w:rsidRPr="00E36D0A">
              <w:rPr>
                <w:rFonts w:ascii="Times New Roman" w:hAnsi="Times New Roman" w:cs="Times New Roman"/>
                <w:bCs/>
              </w:rPr>
              <w:lastRenderedPageBreak/>
              <w:t>- наблюдение в процессе занятий;</w:t>
            </w:r>
          </w:p>
          <w:p w14:paraId="141A9878" w14:textId="77777777" w:rsidR="001D6B2D" w:rsidRPr="00E36D0A" w:rsidRDefault="001D6B2D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>- беседа;</w:t>
            </w:r>
          </w:p>
          <w:p w14:paraId="5B57E5F2" w14:textId="77777777" w:rsidR="001D6B2D" w:rsidRPr="00E36D0A" w:rsidRDefault="001D6B2D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>- активное участия в обсуждении вопросов темы</w:t>
            </w:r>
          </w:p>
          <w:p w14:paraId="561D5126" w14:textId="77777777" w:rsidR="001D6B2D" w:rsidRPr="00E36D0A" w:rsidRDefault="001D6B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D6B2D" w:rsidRPr="00E36D0A" w14:paraId="3149F6B0" w14:textId="77777777" w:rsidTr="008E0481">
        <w:trPr>
          <w:trHeight w:val="713"/>
        </w:trPr>
        <w:tc>
          <w:tcPr>
            <w:tcW w:w="33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C81BE9" w14:textId="77777777" w:rsidR="001D6B2D" w:rsidRPr="00E36D0A" w:rsidRDefault="001D6B2D" w:rsidP="001D6B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36D0A">
              <w:rPr>
                <w:rFonts w:ascii="Times New Roman" w:eastAsia="Times New Roman" w:hAnsi="Times New Roman" w:cs="Times New Roman"/>
                <w:color w:val="000000"/>
              </w:rPr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</w:t>
            </w:r>
            <w:r w:rsidRPr="00E36D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участвующий в деятельности общественных организаций</w:t>
            </w:r>
          </w:p>
        </w:tc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393DC" w14:textId="77777777" w:rsidR="001D6B2D" w:rsidRPr="00E36D0A" w:rsidRDefault="001D6B2D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3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AC2D12" w14:textId="77777777" w:rsidR="001D6B2D" w:rsidRPr="00E36D0A" w:rsidRDefault="001D6B2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1D6B2D" w:rsidRPr="00E36D0A" w14:paraId="08B4F022" w14:textId="77777777" w:rsidTr="008E0481">
        <w:trPr>
          <w:trHeight w:val="560"/>
        </w:trPr>
        <w:tc>
          <w:tcPr>
            <w:tcW w:w="33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898E08" w14:textId="77777777" w:rsidR="001D6B2D" w:rsidRPr="00E36D0A" w:rsidRDefault="001D6B2D" w:rsidP="001D6B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36D0A">
              <w:rPr>
                <w:rFonts w:ascii="Times New Roman" w:eastAsia="Times New Roman" w:hAnsi="Times New Roman" w:cs="Times New Roman"/>
                <w:color w:val="000000"/>
              </w:rPr>
              <w:t>ЛР 3Соблюдающий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ACFC8" w14:textId="77777777" w:rsidR="001D6B2D" w:rsidRPr="00E36D0A" w:rsidRDefault="001D6B2D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3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A1DD56" w14:textId="77777777" w:rsidR="001D6B2D" w:rsidRPr="00E36D0A" w:rsidRDefault="001D6B2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1D6B2D" w:rsidRPr="00E36D0A" w14:paraId="409A39BA" w14:textId="77777777" w:rsidTr="008E0481">
        <w:trPr>
          <w:trHeight w:val="587"/>
        </w:trPr>
        <w:tc>
          <w:tcPr>
            <w:tcW w:w="33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CEB32" w14:textId="77777777" w:rsidR="001D6B2D" w:rsidRPr="00E36D0A" w:rsidRDefault="001D6B2D" w:rsidP="001D6B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36D0A">
              <w:rPr>
                <w:rFonts w:ascii="Times New Roman" w:eastAsia="Times New Roman" w:hAnsi="Times New Roman" w:cs="Times New Roman"/>
                <w:color w:val="000000"/>
              </w:rPr>
              <w:t>ЛР 12 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7A267" w14:textId="77777777" w:rsidR="001D6B2D" w:rsidRPr="00E36D0A" w:rsidRDefault="001D6B2D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DF69A" w14:textId="77777777" w:rsidR="001D6B2D" w:rsidRPr="00E36D0A" w:rsidRDefault="001D6B2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E100B" w:rsidRPr="00E36D0A" w14:paraId="6AFF4CDE" w14:textId="77777777" w:rsidTr="001D6B2D">
        <w:trPr>
          <w:trHeight w:val="491"/>
        </w:trPr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56EDB" w14:textId="77777777" w:rsidR="000E100B" w:rsidRPr="00E36D0A" w:rsidRDefault="003B60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36D0A">
              <w:rPr>
                <w:rFonts w:ascii="Times New Roman" w:hAnsi="Times New Roman" w:cs="Times New Roman"/>
                <w:bCs/>
              </w:rPr>
              <w:t xml:space="preserve">ЛР 15. </w:t>
            </w:r>
            <w:r w:rsidRPr="00E36D0A">
              <w:rPr>
                <w:rFonts w:ascii="Times New Roman" w:hAnsi="Times New Roman" w:cs="Times New Roman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AC30B" w14:textId="77777777" w:rsidR="000E100B" w:rsidRPr="00E36D0A" w:rsidRDefault="000E100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93DA8" w14:textId="77777777" w:rsidR="000E100B" w:rsidRPr="00E36D0A" w:rsidRDefault="000E100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14:paraId="5F34BDC8" w14:textId="77777777" w:rsidR="000E100B" w:rsidRDefault="000E100B">
      <w:pPr>
        <w:rPr>
          <w:rFonts w:ascii="Times New Roman" w:hAnsi="Times New Roman" w:cs="Times New Roman"/>
          <w:b/>
          <w:sz w:val="20"/>
          <w:szCs w:val="48"/>
        </w:rPr>
      </w:pPr>
    </w:p>
    <w:sectPr w:rsidR="000E100B">
      <w:footerReference w:type="default" r:id="rId20"/>
      <w:pgSz w:w="11906" w:h="16838"/>
      <w:pgMar w:top="1134" w:right="851" w:bottom="1134" w:left="1701" w:header="0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7C6D5" w14:textId="77777777" w:rsidR="00910E17" w:rsidRDefault="00910E17">
      <w:pPr>
        <w:spacing w:after="0" w:line="240" w:lineRule="auto"/>
      </w:pPr>
      <w:r>
        <w:separator/>
      </w:r>
    </w:p>
  </w:endnote>
  <w:endnote w:type="continuationSeparator" w:id="0">
    <w:p w14:paraId="3B4F4158" w14:textId="77777777" w:rsidR="00910E17" w:rsidRDefault="00910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;바탕">
    <w:altName w:val="Wingdings 3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@batang">
    <w:altName w:val="@Malgun Gothic"/>
    <w:panose1 w:val="02030600000101010101"/>
    <w:charset w:val="8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6F6A0" w14:textId="77777777" w:rsidR="00BC3BEB" w:rsidRDefault="00BC3BEB">
    <w:pPr>
      <w:pStyle w:val="aa"/>
      <w:jc w:val="right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356AF" w14:textId="77777777" w:rsidR="00910E17" w:rsidRDefault="00910E17">
      <w:pPr>
        <w:rPr>
          <w:sz w:val="12"/>
        </w:rPr>
      </w:pPr>
      <w:r>
        <w:separator/>
      </w:r>
    </w:p>
  </w:footnote>
  <w:footnote w:type="continuationSeparator" w:id="0">
    <w:p w14:paraId="5EB632C4" w14:textId="77777777" w:rsidR="00910E17" w:rsidRDefault="00910E17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4646A"/>
    <w:multiLevelType w:val="hybridMultilevel"/>
    <w:tmpl w:val="E83C0DA6"/>
    <w:lvl w:ilvl="0" w:tplc="FBC8DFE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5336980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6EE68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DBCD37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230E7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8B6DE3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576977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7A0824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26271E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42CA6FE8"/>
    <w:multiLevelType w:val="multilevel"/>
    <w:tmpl w:val="30E05E74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5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3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26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244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5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55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892" w:hanging="1800"/>
      </w:pPr>
    </w:lvl>
  </w:abstractNum>
  <w:abstractNum w:abstractNumId="2" w15:restartNumberingAfterBreak="0">
    <w:nsid w:val="4D3C2D39"/>
    <w:multiLevelType w:val="hybridMultilevel"/>
    <w:tmpl w:val="288E2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E84FBB"/>
    <w:multiLevelType w:val="hybridMultilevel"/>
    <w:tmpl w:val="08CCF5AE"/>
    <w:lvl w:ilvl="0" w:tplc="C24C85E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4"/>
        <w:szCs w:val="24"/>
      </w:rPr>
    </w:lvl>
    <w:lvl w:ilvl="1" w:tplc="D51AD4C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1EE30D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F032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43C38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3A4770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6C4F1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CE2A40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150CE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67CF3E52"/>
    <w:multiLevelType w:val="hybridMultilevel"/>
    <w:tmpl w:val="1C52C794"/>
    <w:lvl w:ilvl="0" w:tplc="08446F5C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878A24C2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A3E2BB94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9048C472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F85462A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7F64C56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75DCE81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C24A0E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52C25CA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9E36E69"/>
    <w:multiLevelType w:val="hybridMultilevel"/>
    <w:tmpl w:val="DCA094E6"/>
    <w:lvl w:ilvl="0" w:tplc="D43A4516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rFonts w:ascii="Times New Roman" w:eastAsia="Times New Roman" w:hAnsi="Times New Roman" w:cs="Times New Roman"/>
        <w:bCs/>
        <w:sz w:val="24"/>
        <w:szCs w:val="24"/>
        <w:lang w:eastAsia="ru-RU"/>
      </w:rPr>
    </w:lvl>
    <w:lvl w:ilvl="1" w:tplc="C958E100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 w:hint="default"/>
      </w:rPr>
    </w:lvl>
    <w:lvl w:ilvl="2" w:tplc="5E623F80">
      <w:start w:val="1"/>
      <w:numFmt w:val="bullet"/>
      <w:lvlText w:val="§"/>
      <w:lvlJc w:val="left"/>
      <w:pPr>
        <w:ind w:left="2084" w:hanging="360"/>
      </w:pPr>
      <w:rPr>
        <w:rFonts w:ascii="Wingdings" w:eastAsia="Wingdings" w:hAnsi="Wingdings" w:cs="Wingdings" w:hint="default"/>
      </w:rPr>
    </w:lvl>
    <w:lvl w:ilvl="3" w:tplc="741CED22">
      <w:start w:val="1"/>
      <w:numFmt w:val="bullet"/>
      <w:lvlText w:val="·"/>
      <w:lvlJc w:val="left"/>
      <w:pPr>
        <w:ind w:left="2804" w:hanging="360"/>
      </w:pPr>
      <w:rPr>
        <w:rFonts w:ascii="Symbol" w:eastAsia="Symbol" w:hAnsi="Symbol" w:cs="Symbol" w:hint="default"/>
      </w:rPr>
    </w:lvl>
    <w:lvl w:ilvl="4" w:tplc="B90A685C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 w:hint="default"/>
      </w:rPr>
    </w:lvl>
    <w:lvl w:ilvl="5" w:tplc="F4FE3DA2">
      <w:start w:val="1"/>
      <w:numFmt w:val="bullet"/>
      <w:lvlText w:val="§"/>
      <w:lvlJc w:val="left"/>
      <w:pPr>
        <w:ind w:left="4244" w:hanging="360"/>
      </w:pPr>
      <w:rPr>
        <w:rFonts w:ascii="Wingdings" w:eastAsia="Wingdings" w:hAnsi="Wingdings" w:cs="Wingdings" w:hint="default"/>
      </w:rPr>
    </w:lvl>
    <w:lvl w:ilvl="6" w:tplc="D1D8C9F6">
      <w:start w:val="1"/>
      <w:numFmt w:val="bullet"/>
      <w:lvlText w:val="·"/>
      <w:lvlJc w:val="left"/>
      <w:pPr>
        <w:ind w:left="4964" w:hanging="360"/>
      </w:pPr>
      <w:rPr>
        <w:rFonts w:ascii="Symbol" w:eastAsia="Symbol" w:hAnsi="Symbol" w:cs="Symbol" w:hint="default"/>
      </w:rPr>
    </w:lvl>
    <w:lvl w:ilvl="7" w:tplc="6C4AD7F8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 w:hint="default"/>
      </w:rPr>
    </w:lvl>
    <w:lvl w:ilvl="8" w:tplc="D20EE3B0">
      <w:start w:val="1"/>
      <w:numFmt w:val="bullet"/>
      <w:lvlText w:val="§"/>
      <w:lvlJc w:val="left"/>
      <w:pPr>
        <w:ind w:left="6404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6B19636D"/>
    <w:multiLevelType w:val="hybridMultilevel"/>
    <w:tmpl w:val="EB641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693A2B"/>
    <w:multiLevelType w:val="multilevel"/>
    <w:tmpl w:val="FCFABC0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5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3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26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244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5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55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892" w:hanging="1800"/>
      </w:pPr>
    </w:lvl>
  </w:abstractNum>
  <w:abstractNum w:abstractNumId="8" w15:restartNumberingAfterBreak="0">
    <w:nsid w:val="739F7142"/>
    <w:multiLevelType w:val="hybridMultilevel"/>
    <w:tmpl w:val="9C7235E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1981"/>
    <w:rsid w:val="000325A0"/>
    <w:rsid w:val="000E100B"/>
    <w:rsid w:val="00114B3D"/>
    <w:rsid w:val="00150928"/>
    <w:rsid w:val="0016762D"/>
    <w:rsid w:val="001A4DE2"/>
    <w:rsid w:val="001B3495"/>
    <w:rsid w:val="001D6B2D"/>
    <w:rsid w:val="00291981"/>
    <w:rsid w:val="002F5879"/>
    <w:rsid w:val="0030199B"/>
    <w:rsid w:val="003148A1"/>
    <w:rsid w:val="00335338"/>
    <w:rsid w:val="003435DE"/>
    <w:rsid w:val="0037383D"/>
    <w:rsid w:val="003A6A7B"/>
    <w:rsid w:val="003B606F"/>
    <w:rsid w:val="003C52DF"/>
    <w:rsid w:val="0040533F"/>
    <w:rsid w:val="00465DF9"/>
    <w:rsid w:val="00491CBE"/>
    <w:rsid w:val="004E6A4D"/>
    <w:rsid w:val="004F1DA4"/>
    <w:rsid w:val="00536A07"/>
    <w:rsid w:val="00566C53"/>
    <w:rsid w:val="005C2BCA"/>
    <w:rsid w:val="00621FD8"/>
    <w:rsid w:val="0068737C"/>
    <w:rsid w:val="006B539B"/>
    <w:rsid w:val="006D646B"/>
    <w:rsid w:val="00710813"/>
    <w:rsid w:val="007E01B8"/>
    <w:rsid w:val="007E0436"/>
    <w:rsid w:val="007F14D3"/>
    <w:rsid w:val="008161BA"/>
    <w:rsid w:val="008335DA"/>
    <w:rsid w:val="008729EF"/>
    <w:rsid w:val="008E0481"/>
    <w:rsid w:val="00910E17"/>
    <w:rsid w:val="009461CF"/>
    <w:rsid w:val="0099008F"/>
    <w:rsid w:val="009C7746"/>
    <w:rsid w:val="009D2705"/>
    <w:rsid w:val="00A0470E"/>
    <w:rsid w:val="00A67223"/>
    <w:rsid w:val="00B53EF3"/>
    <w:rsid w:val="00B7766C"/>
    <w:rsid w:val="00B9671F"/>
    <w:rsid w:val="00B97BC7"/>
    <w:rsid w:val="00BC3BEB"/>
    <w:rsid w:val="00BE62BD"/>
    <w:rsid w:val="00C01E58"/>
    <w:rsid w:val="00C75475"/>
    <w:rsid w:val="00CA2845"/>
    <w:rsid w:val="00CA29A2"/>
    <w:rsid w:val="00CC5A01"/>
    <w:rsid w:val="00CE651D"/>
    <w:rsid w:val="00CF0538"/>
    <w:rsid w:val="00D05494"/>
    <w:rsid w:val="00D53CEA"/>
    <w:rsid w:val="00D6735F"/>
    <w:rsid w:val="00D83B46"/>
    <w:rsid w:val="00DC2E1A"/>
    <w:rsid w:val="00DC451F"/>
    <w:rsid w:val="00DE060E"/>
    <w:rsid w:val="00E1203F"/>
    <w:rsid w:val="00E36D0A"/>
    <w:rsid w:val="00E51935"/>
    <w:rsid w:val="00EB0388"/>
    <w:rsid w:val="00EE59B8"/>
    <w:rsid w:val="00F46F10"/>
    <w:rsid w:val="00FC2F99"/>
    <w:rsid w:val="00FC4380"/>
    <w:rsid w:val="00FD18A7"/>
    <w:rsid w:val="00FD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F20B0"/>
  <w15:docId w15:val="{BF5EE2FF-33CC-47BE-9DF2-1D422CE6C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Segoe UI" w:eastAsia="batang;바탕" w:hAnsi="Segoe UI" w:cs="batang;바탕"/>
      <w:sz w:val="22"/>
      <w:szCs w:val="22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spacing w:before="240" w:after="120" w:line="240" w:lineRule="auto"/>
      <w:ind w:firstLine="709"/>
      <w:outlineLvl w:val="0"/>
    </w:pPr>
    <w:rPr>
      <w:rFonts w:ascii="batang;바탕" w:hAnsi="batang;바탕" w:cs="Times New Roman"/>
      <w:b/>
      <w:bCs/>
      <w:sz w:val="24"/>
      <w:szCs w:val="24"/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Verdana" w:hAnsi="Verdana" w:cs="Times New Roman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Verdana" w:hAnsi="Verdana" w:cs="Times New Roman"/>
      <w:b/>
      <w:bCs/>
      <w:sz w:val="26"/>
      <w:szCs w:val="26"/>
      <w:lang w:val="en-US"/>
    </w:rPr>
  </w:style>
  <w:style w:type="paragraph" w:styleId="4">
    <w:name w:val="heading 4"/>
    <w:basedOn w:val="3"/>
    <w:next w:val="a"/>
    <w:link w:val="41"/>
    <w:qFormat/>
    <w:pPr>
      <w:keepLines/>
      <w:numPr>
        <w:ilvl w:val="3"/>
      </w:numPr>
      <w:spacing w:after="240" w:line="360" w:lineRule="auto"/>
      <w:jc w:val="center"/>
      <w:outlineLvl w:val="3"/>
    </w:pPr>
    <w:rPr>
      <w:rFonts w:ascii="batang;바탕" w:hAnsi="batang;바탕" w:cs="batang;바탕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spacing w:before="120" w:after="120" w:line="240" w:lineRule="auto"/>
      <w:ind w:left="708"/>
    </w:pPr>
    <w:rPr>
      <w:rFonts w:ascii="batang;바탕" w:hAnsi="batang;바탕" w:cs="Times New Roman"/>
      <w:sz w:val="24"/>
      <w:szCs w:val="24"/>
      <w:lang w:val="en-US"/>
    </w:r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10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10">
    <w:name w:val="Заголовок Знак1"/>
    <w:link w:val="a5"/>
    <w:uiPriority w:val="10"/>
    <w:rPr>
      <w:sz w:val="48"/>
      <w:szCs w:val="48"/>
    </w:rPr>
  </w:style>
  <w:style w:type="character" w:customStyle="1" w:styleId="12">
    <w:name w:val="Подзаголовок Знак1"/>
    <w:link w:val="a6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13">
    <w:name w:val="Верхний колонтитул Знак1"/>
    <w:link w:val="a9"/>
    <w:uiPriority w:val="99"/>
  </w:style>
  <w:style w:type="character" w:customStyle="1" w:styleId="FooterChar">
    <w:name w:val="Footer Char"/>
    <w:uiPriority w:val="99"/>
  </w:style>
  <w:style w:type="character" w:customStyle="1" w:styleId="14">
    <w:name w:val="Нижний колонтитул Знак1"/>
    <w:link w:val="aa"/>
    <w:uiPriority w:val="99"/>
  </w:style>
  <w:style w:type="table" w:styleId="ab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footnote reference"/>
    <w:uiPriority w:val="99"/>
    <w:unhideWhenUsed/>
    <w:rPr>
      <w:vertAlign w:val="superscript"/>
    </w:rPr>
  </w:style>
  <w:style w:type="character" w:customStyle="1" w:styleId="15">
    <w:name w:val="Текст концевой сноски Знак1"/>
    <w:link w:val="ad"/>
    <w:uiPriority w:val="99"/>
    <w:rPr>
      <w:sz w:val="20"/>
    </w:rPr>
  </w:style>
  <w:style w:type="character" w:styleId="ae">
    <w:name w:val="endnote reference"/>
    <w:uiPriority w:val="99"/>
    <w:semiHidden/>
    <w:unhideWhenUsed/>
    <w:rPr>
      <w:vertAlign w:val="superscript"/>
    </w:rPr>
  </w:style>
  <w:style w:type="paragraph" w:styleId="af">
    <w:name w:val="TOC Heading"/>
    <w:basedOn w:val="1"/>
    <w:next w:val="a"/>
    <w:qFormat/>
    <w:pPr>
      <w:keepLines/>
      <w:numPr>
        <w:numId w:val="0"/>
      </w:numPr>
      <w:spacing w:after="0" w:line="256" w:lineRule="auto"/>
      <w:ind w:firstLine="709"/>
    </w:pPr>
    <w:rPr>
      <w:rFonts w:ascii="Cambria Math" w:hAnsi="Cambria Math" w:cs="batang;바탕"/>
      <w:color w:val="2F5496"/>
      <w:lang w:val="ru-RU"/>
    </w:rPr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@batang" w:hAnsi="@batang" w:cs="@batang"/>
    </w:rPr>
  </w:style>
  <w:style w:type="character" w:customStyle="1" w:styleId="WW8Num6z0">
    <w:name w:val="WW8Num6z0"/>
    <w:qFormat/>
    <w:rPr>
      <w:rFonts w:ascii="@batang" w:hAnsi="@batang" w:cs="@batang"/>
    </w:rPr>
  </w:style>
  <w:style w:type="character" w:customStyle="1" w:styleId="WW8Num7z0">
    <w:name w:val="WW8Num7z0"/>
    <w:qFormat/>
    <w:rPr>
      <w:rFonts w:ascii="@batang" w:hAnsi="@batang" w:cs="@batang"/>
    </w:rPr>
  </w:style>
  <w:style w:type="character" w:customStyle="1" w:styleId="WW8Num8z0">
    <w:name w:val="WW8Num8z0"/>
    <w:qFormat/>
    <w:rPr>
      <w:rFonts w:ascii="@batang" w:hAnsi="@batang" w:cs="@batang"/>
    </w:rPr>
  </w:style>
  <w:style w:type="character" w:customStyle="1" w:styleId="WW8Num9z0">
    <w:name w:val="WW8Num9z0"/>
    <w:qFormat/>
    <w:rPr>
      <w:rFonts w:ascii="@batang" w:hAnsi="@batang" w:cs="@batang"/>
    </w:rPr>
  </w:style>
  <w:style w:type="character" w:customStyle="1" w:styleId="WW8Num10z0">
    <w:name w:val="WW8Num10z0"/>
    <w:qFormat/>
    <w:rPr>
      <w:rFonts w:ascii="@batang" w:hAnsi="@batang" w:cs="@batang"/>
    </w:rPr>
  </w:style>
  <w:style w:type="character" w:customStyle="1" w:styleId="WW8Num10z1">
    <w:name w:val="WW8Num10z1"/>
    <w:qFormat/>
    <w:rPr>
      <w:rFonts w:ascii="Wingdings" w:hAnsi="Wingdings" w:cs="Wingdings"/>
    </w:rPr>
  </w:style>
  <w:style w:type="character" w:customStyle="1" w:styleId="WW8Num10z2">
    <w:name w:val="WW8Num10z2"/>
    <w:qFormat/>
    <w:rPr>
      <w:rFonts w:ascii="Calibri" w:hAnsi="Calibri" w:cs="Calibri"/>
    </w:rPr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</w:style>
  <w:style w:type="character" w:customStyle="1" w:styleId="WW8Num12z0">
    <w:name w:val="WW8Num12z0"/>
    <w:qFormat/>
    <w:rPr>
      <w:rFonts w:ascii="Times New Roman" w:eastAsia="Times New Roman" w:hAnsi="Times New Roman" w:cs="Times New Roman"/>
      <w:sz w:val="24"/>
      <w:szCs w:val="24"/>
      <w:lang w:val="ru-RU" w:bidi="ar-SA"/>
    </w:rPr>
  </w:style>
  <w:style w:type="character" w:customStyle="1" w:styleId="WW8Num12z1">
    <w:name w:val="WW8Num12z1"/>
    <w:qFormat/>
    <w:rPr>
      <w:lang w:val="ru-RU" w:bidi="ar-SA"/>
    </w:rPr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cs="batang;바탕"/>
      <w:b/>
    </w:rPr>
  </w:style>
  <w:style w:type="character" w:customStyle="1" w:styleId="WW8Num14z1">
    <w:name w:val="WW8Num14z1"/>
    <w:qFormat/>
  </w:style>
  <w:style w:type="character" w:customStyle="1" w:styleId="WW8Num15z0">
    <w:name w:val="WW8Num15z0"/>
    <w:qFormat/>
    <w:rPr>
      <w:rFonts w:ascii="@batang" w:hAnsi="@batang" w:cs="@batang"/>
    </w:rPr>
  </w:style>
  <w:style w:type="character" w:customStyle="1" w:styleId="WW8Num15z1">
    <w:name w:val="WW8Num15z1"/>
    <w:qFormat/>
    <w:rPr>
      <w:rFonts w:ascii="Wingdings" w:hAnsi="Wingdings" w:cs="Wingdings"/>
    </w:rPr>
  </w:style>
  <w:style w:type="character" w:customStyle="1" w:styleId="WW8Num15z2">
    <w:name w:val="WW8Num15z2"/>
    <w:qFormat/>
    <w:rPr>
      <w:rFonts w:ascii="Calibri" w:hAnsi="Calibri" w:cs="Calibri"/>
    </w:rPr>
  </w:style>
  <w:style w:type="character" w:customStyle="1" w:styleId="WW8Num16z0">
    <w:name w:val="WW8Num16z0"/>
    <w:qFormat/>
    <w:rPr>
      <w:rFonts w:ascii="@batang" w:hAnsi="@batang" w:cs="@batang"/>
    </w:rPr>
  </w:style>
  <w:style w:type="character" w:customStyle="1" w:styleId="WW8Num16z1">
    <w:name w:val="WW8Num16z1"/>
    <w:qFormat/>
    <w:rPr>
      <w:rFonts w:ascii="Wingdings" w:hAnsi="Wingdings" w:cs="Wingdings"/>
    </w:rPr>
  </w:style>
  <w:style w:type="character" w:customStyle="1" w:styleId="WW8Num16z2">
    <w:name w:val="WW8Num16z2"/>
    <w:qFormat/>
    <w:rPr>
      <w:rFonts w:ascii="Calibri" w:hAnsi="Calibri" w:cs="Calibri"/>
    </w:rPr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@batang" w:hAnsi="@batang" w:cs="@batang"/>
    </w:rPr>
  </w:style>
  <w:style w:type="character" w:customStyle="1" w:styleId="WW8Num18z1">
    <w:name w:val="WW8Num18z1"/>
    <w:qFormat/>
    <w:rPr>
      <w:rFonts w:ascii="Wingdings" w:hAnsi="Wingdings" w:cs="Wingdings"/>
    </w:rPr>
  </w:style>
  <w:style w:type="character" w:customStyle="1" w:styleId="WW8Num18z2">
    <w:name w:val="WW8Num18z2"/>
    <w:qFormat/>
    <w:rPr>
      <w:rFonts w:ascii="Calibri" w:hAnsi="Calibri" w:cs="Calibri"/>
    </w:rPr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@batang" w:hAnsi="@batang" w:cs="@batang"/>
    </w:rPr>
  </w:style>
  <w:style w:type="character" w:customStyle="1" w:styleId="WW8Num21z1">
    <w:name w:val="WW8Num21z1"/>
    <w:qFormat/>
    <w:rPr>
      <w:rFonts w:ascii="Wingdings" w:hAnsi="Wingdings" w:cs="Wingdings"/>
    </w:rPr>
  </w:style>
  <w:style w:type="character" w:customStyle="1" w:styleId="WW8Num21z2">
    <w:name w:val="WW8Num21z2"/>
    <w:qFormat/>
    <w:rPr>
      <w:rFonts w:ascii="Calibri" w:hAnsi="Calibri" w:cs="Calibri"/>
    </w:rPr>
  </w:style>
  <w:style w:type="character" w:customStyle="1" w:styleId="WW8Num22z0">
    <w:name w:val="WW8Num22z0"/>
    <w:qFormat/>
    <w:rPr>
      <w:rFonts w:ascii="Times New Roman" w:eastAsia="Times New Roman" w:hAnsi="Times New Roman" w:cs="Times New Roman"/>
      <w:sz w:val="24"/>
      <w:szCs w:val="24"/>
      <w:lang w:val="ru-RU" w:bidi="ar-SA"/>
    </w:rPr>
  </w:style>
  <w:style w:type="character" w:customStyle="1" w:styleId="WW8Num22z1">
    <w:name w:val="WW8Num22z1"/>
    <w:qFormat/>
    <w:rPr>
      <w:lang w:val="ru-RU" w:bidi="ar-SA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b/>
      <w:color w:val="000000"/>
    </w:rPr>
  </w:style>
  <w:style w:type="character" w:customStyle="1" w:styleId="WW8Num23z2">
    <w:name w:val="WW8Num23z2"/>
    <w:qFormat/>
    <w:rPr>
      <w:b/>
    </w:rPr>
  </w:style>
  <w:style w:type="character" w:customStyle="1" w:styleId="WW8Num24z0">
    <w:name w:val="WW8Num24z0"/>
    <w:qFormat/>
    <w:rPr>
      <w:rFonts w:ascii="@batang" w:hAnsi="@batang" w:cs="@batang"/>
    </w:rPr>
  </w:style>
  <w:style w:type="character" w:customStyle="1" w:styleId="WW8Num24z1">
    <w:name w:val="WW8Num24z1"/>
    <w:qFormat/>
    <w:rPr>
      <w:rFonts w:ascii="Wingdings" w:hAnsi="Wingdings" w:cs="Wingdings"/>
    </w:rPr>
  </w:style>
  <w:style w:type="character" w:customStyle="1" w:styleId="WW8Num24z2">
    <w:name w:val="WW8Num24z2"/>
    <w:qFormat/>
    <w:rPr>
      <w:rFonts w:ascii="Calibri" w:hAnsi="Calibri" w:cs="Calibri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ascii="@batang" w:hAnsi="@batang" w:cs="@batang"/>
    </w:rPr>
  </w:style>
  <w:style w:type="character" w:customStyle="1" w:styleId="WW8Num27z1">
    <w:name w:val="WW8Num27z1"/>
    <w:qFormat/>
    <w:rPr>
      <w:rFonts w:ascii="Wingdings" w:hAnsi="Wingdings" w:cs="Wingdings"/>
    </w:rPr>
  </w:style>
  <w:style w:type="character" w:customStyle="1" w:styleId="WW8Num27z2">
    <w:name w:val="WW8Num27z2"/>
    <w:qFormat/>
    <w:rPr>
      <w:rFonts w:ascii="Calibri" w:hAnsi="Calibri" w:cs="Calibri"/>
    </w:rPr>
  </w:style>
  <w:style w:type="character" w:customStyle="1" w:styleId="WW8Num28z0">
    <w:name w:val="WW8Num28z0"/>
    <w:qFormat/>
  </w:style>
  <w:style w:type="character" w:customStyle="1" w:styleId="WW8Num29z0">
    <w:name w:val="WW8Num29z0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@batang" w:hAnsi="@batang" w:cs="@batang"/>
    </w:rPr>
  </w:style>
  <w:style w:type="character" w:customStyle="1" w:styleId="WW8Num32z1">
    <w:name w:val="WW8Num32z1"/>
    <w:qFormat/>
    <w:rPr>
      <w:rFonts w:ascii="Wingdings" w:hAnsi="Wingdings" w:cs="Wingdings"/>
    </w:rPr>
  </w:style>
  <w:style w:type="character" w:customStyle="1" w:styleId="WW8Num32z2">
    <w:name w:val="WW8Num32z2"/>
    <w:qFormat/>
    <w:rPr>
      <w:rFonts w:ascii="Calibri" w:hAnsi="Calibri" w:cs="Calibri"/>
    </w:rPr>
  </w:style>
  <w:style w:type="character" w:customStyle="1" w:styleId="WW8Num33z0">
    <w:name w:val="WW8Num33z0"/>
    <w:qFormat/>
    <w:rPr>
      <w:rFonts w:ascii="batang;바탕" w:eastAsia="batang;바탕" w:hAnsi="batang;바탕" w:cs="batang;바탕"/>
    </w:rPr>
  </w:style>
  <w:style w:type="character" w:customStyle="1" w:styleId="WW8Num33z1">
    <w:name w:val="WW8Num33z1"/>
    <w:qFormat/>
    <w:rPr>
      <w:rFonts w:ascii="Wingdings" w:hAnsi="Wingdings" w:cs="Wingdings"/>
    </w:rPr>
  </w:style>
  <w:style w:type="character" w:customStyle="1" w:styleId="WW8Num33z2">
    <w:name w:val="WW8Num33z2"/>
    <w:qFormat/>
    <w:rPr>
      <w:rFonts w:ascii="Calibri" w:hAnsi="Calibri" w:cs="Calibri"/>
    </w:rPr>
  </w:style>
  <w:style w:type="character" w:customStyle="1" w:styleId="WW8Num33z3">
    <w:name w:val="WW8Num33z3"/>
    <w:qFormat/>
    <w:rPr>
      <w:rFonts w:ascii="@batang" w:hAnsi="@batang" w:cs="@batang"/>
    </w:rPr>
  </w:style>
  <w:style w:type="character" w:customStyle="1" w:styleId="WW8Num34z0">
    <w:name w:val="WW8Num34z0"/>
    <w:qFormat/>
    <w:rPr>
      <w:rFonts w:ascii="@batang" w:hAnsi="@batang" w:cs="@batang"/>
    </w:rPr>
  </w:style>
  <w:style w:type="character" w:customStyle="1" w:styleId="WW8Num34z1">
    <w:name w:val="WW8Num34z1"/>
    <w:qFormat/>
    <w:rPr>
      <w:rFonts w:ascii="Wingdings" w:hAnsi="Wingdings" w:cs="Wingdings"/>
    </w:rPr>
  </w:style>
  <w:style w:type="character" w:customStyle="1" w:styleId="WW8Num34z2">
    <w:name w:val="WW8Num34z2"/>
    <w:qFormat/>
    <w:rPr>
      <w:rFonts w:ascii="Calibri" w:hAnsi="Calibri" w:cs="Calibri"/>
    </w:rPr>
  </w:style>
  <w:style w:type="character" w:customStyle="1" w:styleId="WW8Num35z0">
    <w:name w:val="WW8Num35z0"/>
    <w:qFormat/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@batang" w:hAnsi="@batang" w:cs="@batang"/>
    </w:rPr>
  </w:style>
  <w:style w:type="character" w:customStyle="1" w:styleId="WW8Num36z1">
    <w:name w:val="WW8Num36z1"/>
    <w:qFormat/>
    <w:rPr>
      <w:rFonts w:ascii="Wingdings" w:hAnsi="Wingdings" w:cs="Wingdings"/>
    </w:rPr>
  </w:style>
  <w:style w:type="character" w:customStyle="1" w:styleId="WW8Num36z2">
    <w:name w:val="WW8Num36z2"/>
    <w:qFormat/>
    <w:rPr>
      <w:rFonts w:ascii="Calibri" w:hAnsi="Calibri" w:cs="Calibri"/>
    </w:rPr>
  </w:style>
  <w:style w:type="character" w:customStyle="1" w:styleId="WW8Num37z0">
    <w:name w:val="WW8Num37z0"/>
    <w:qFormat/>
    <w:rPr>
      <w:b/>
    </w:rPr>
  </w:style>
  <w:style w:type="character" w:customStyle="1" w:styleId="WW8Num37z1">
    <w:name w:val="WW8Num37z1"/>
    <w:qFormat/>
  </w:style>
  <w:style w:type="character" w:customStyle="1" w:styleId="WW8Num38z0">
    <w:name w:val="WW8Num38z0"/>
    <w:qFormat/>
    <w:rPr>
      <w:rFonts w:ascii="@batang" w:hAnsi="@batang" w:cs="@batang"/>
    </w:rPr>
  </w:style>
  <w:style w:type="character" w:customStyle="1" w:styleId="WW8Num38z1">
    <w:name w:val="WW8Num38z1"/>
    <w:qFormat/>
    <w:rPr>
      <w:rFonts w:ascii="Wingdings" w:hAnsi="Wingdings" w:cs="Wingdings"/>
    </w:rPr>
  </w:style>
  <w:style w:type="character" w:customStyle="1" w:styleId="WW8Num38z2">
    <w:name w:val="WW8Num38z2"/>
    <w:qFormat/>
    <w:rPr>
      <w:rFonts w:ascii="Calibri" w:hAnsi="Calibri" w:cs="Calibri"/>
    </w:rPr>
  </w:style>
  <w:style w:type="character" w:customStyle="1" w:styleId="WW8Num39z0">
    <w:name w:val="WW8Num39z0"/>
    <w:qFormat/>
    <w:rPr>
      <w:rFonts w:ascii="@batang" w:hAnsi="@batang" w:cs="@batang"/>
    </w:rPr>
  </w:style>
  <w:style w:type="character" w:customStyle="1" w:styleId="WW8Num39z1">
    <w:name w:val="WW8Num39z1"/>
    <w:qFormat/>
    <w:rPr>
      <w:rFonts w:ascii="Wingdings" w:hAnsi="Wingdings" w:cs="Wingdings"/>
    </w:rPr>
  </w:style>
  <w:style w:type="character" w:customStyle="1" w:styleId="WW8Num39z2">
    <w:name w:val="WW8Num39z2"/>
    <w:qFormat/>
    <w:rPr>
      <w:rFonts w:ascii="Calibri" w:hAnsi="Calibri" w:cs="Calibri"/>
    </w:rPr>
  </w:style>
  <w:style w:type="character" w:customStyle="1" w:styleId="WW8Num40z0">
    <w:name w:val="WW8Num40z0"/>
    <w:qFormat/>
    <w:rPr>
      <w:rFonts w:ascii="Times New Roman" w:hAnsi="Times New Roman" w:cs="Times New Roman"/>
      <w:b/>
      <w:sz w:val="24"/>
      <w:szCs w:val="24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rFonts w:ascii="@batang" w:hAnsi="@batang" w:cs="@batang"/>
    </w:rPr>
  </w:style>
  <w:style w:type="character" w:customStyle="1" w:styleId="WW8Num42z1">
    <w:name w:val="WW8Num42z1"/>
    <w:qFormat/>
    <w:rPr>
      <w:rFonts w:ascii="Wingdings" w:hAnsi="Wingdings" w:cs="Wingdings"/>
    </w:rPr>
  </w:style>
  <w:style w:type="character" w:customStyle="1" w:styleId="WW8Num42z2">
    <w:name w:val="WW8Num42z2"/>
    <w:qFormat/>
    <w:rPr>
      <w:rFonts w:ascii="Calibri" w:hAnsi="Calibri" w:cs="Calibri"/>
    </w:rPr>
  </w:style>
  <w:style w:type="character" w:customStyle="1" w:styleId="WW8Num43z0">
    <w:name w:val="WW8Num43z0"/>
    <w:qFormat/>
    <w:rPr>
      <w:rFonts w:ascii="@batang" w:hAnsi="@batang" w:cs="@batang"/>
    </w:rPr>
  </w:style>
  <w:style w:type="character" w:customStyle="1" w:styleId="WW8Num43z1">
    <w:name w:val="WW8Num43z1"/>
    <w:qFormat/>
    <w:rPr>
      <w:rFonts w:ascii="Wingdings" w:hAnsi="Wingdings" w:cs="Wingdings"/>
    </w:rPr>
  </w:style>
  <w:style w:type="character" w:customStyle="1" w:styleId="WW8Num43z2">
    <w:name w:val="WW8Num43z2"/>
    <w:qFormat/>
    <w:rPr>
      <w:rFonts w:ascii="Calibri" w:hAnsi="Calibri" w:cs="Calibri"/>
    </w:rPr>
  </w:style>
  <w:style w:type="character" w:customStyle="1" w:styleId="WW8Num44z0">
    <w:name w:val="WW8Num44z0"/>
    <w:qFormat/>
  </w:style>
  <w:style w:type="character" w:customStyle="1" w:styleId="WW8Num45z0">
    <w:name w:val="WW8Num45z0"/>
    <w:qFormat/>
    <w:rPr>
      <w:rFonts w:ascii="@batang" w:hAnsi="@batang" w:cs="@batang"/>
    </w:rPr>
  </w:style>
  <w:style w:type="character" w:customStyle="1" w:styleId="WW8Num45z1">
    <w:name w:val="WW8Num45z1"/>
    <w:qFormat/>
    <w:rPr>
      <w:rFonts w:ascii="Wingdings" w:hAnsi="Wingdings" w:cs="Wingdings"/>
    </w:rPr>
  </w:style>
  <w:style w:type="character" w:customStyle="1" w:styleId="WW8Num45z2">
    <w:name w:val="WW8Num45z2"/>
    <w:qFormat/>
    <w:rPr>
      <w:rFonts w:ascii="Calibri" w:hAnsi="Calibri" w:cs="Calibri"/>
    </w:rPr>
  </w:style>
  <w:style w:type="character" w:customStyle="1" w:styleId="WW8Num46z0">
    <w:name w:val="WW8Num46z0"/>
    <w:qFormat/>
    <w:rPr>
      <w:rFonts w:ascii="@batang" w:hAnsi="@batang" w:cs="@batang"/>
    </w:rPr>
  </w:style>
  <w:style w:type="character" w:customStyle="1" w:styleId="WW8Num46z1">
    <w:name w:val="WW8Num46z1"/>
    <w:qFormat/>
    <w:rPr>
      <w:rFonts w:ascii="Wingdings" w:hAnsi="Wingdings" w:cs="Wingdings"/>
    </w:rPr>
  </w:style>
  <w:style w:type="character" w:customStyle="1" w:styleId="WW8Num46z2">
    <w:name w:val="WW8Num46z2"/>
    <w:qFormat/>
    <w:rPr>
      <w:rFonts w:ascii="Calibri" w:hAnsi="Calibri" w:cs="Calibri"/>
    </w:rPr>
  </w:style>
  <w:style w:type="character" w:customStyle="1" w:styleId="16">
    <w:name w:val="Заголовок 1 Знак"/>
    <w:qFormat/>
    <w:rPr>
      <w:rFonts w:ascii="batang;바탕" w:hAnsi="batang;바탕" w:cs="batang;바탕"/>
      <w:b/>
      <w:bCs/>
      <w:sz w:val="24"/>
      <w:szCs w:val="24"/>
      <w:lang w:val="en-US"/>
    </w:rPr>
  </w:style>
  <w:style w:type="character" w:customStyle="1" w:styleId="23">
    <w:name w:val="Заголовок 2 Знак"/>
    <w:qFormat/>
    <w:rPr>
      <w:rFonts w:ascii="Verdana" w:hAnsi="Verdana" w:cs="batang;바탕"/>
      <w:b/>
      <w:bCs/>
      <w:i/>
      <w:iCs/>
      <w:sz w:val="28"/>
      <w:szCs w:val="28"/>
    </w:rPr>
  </w:style>
  <w:style w:type="character" w:customStyle="1" w:styleId="30">
    <w:name w:val="Заголовок 3 Знак"/>
    <w:qFormat/>
    <w:rPr>
      <w:rFonts w:ascii="Verdana" w:hAnsi="Verdana" w:cs="batang;바탕"/>
      <w:b/>
      <w:bCs/>
      <w:sz w:val="26"/>
      <w:szCs w:val="26"/>
    </w:rPr>
  </w:style>
  <w:style w:type="character" w:customStyle="1" w:styleId="40">
    <w:name w:val="Заголовок 4 Знак"/>
    <w:qFormat/>
    <w:rPr>
      <w:rFonts w:ascii="batang;바탕" w:hAnsi="batang;바탕" w:cs="batang;바탕"/>
      <w:b/>
      <w:bCs/>
      <w:sz w:val="24"/>
      <w:szCs w:val="24"/>
    </w:rPr>
  </w:style>
  <w:style w:type="character" w:customStyle="1" w:styleId="af1">
    <w:name w:val="Основной текст Знак"/>
    <w:qFormat/>
    <w:rPr>
      <w:rFonts w:ascii="batang;바탕" w:hAnsi="batang;바탕" w:cs="batang;바탕"/>
      <w:sz w:val="24"/>
      <w:szCs w:val="24"/>
    </w:rPr>
  </w:style>
  <w:style w:type="character" w:customStyle="1" w:styleId="24">
    <w:name w:val="Основной текст 2 Знак"/>
    <w:qFormat/>
    <w:rPr>
      <w:rFonts w:ascii="batang;바탕" w:hAnsi="batang;바탕" w:cs="batang;바탕"/>
      <w:sz w:val="24"/>
      <w:szCs w:val="24"/>
    </w:rPr>
  </w:style>
  <w:style w:type="character" w:customStyle="1" w:styleId="blk">
    <w:name w:val="blk"/>
    <w:qFormat/>
  </w:style>
  <w:style w:type="character" w:customStyle="1" w:styleId="af2">
    <w:name w:val="Нижний колонтитул Знак"/>
    <w:qFormat/>
    <w:rPr>
      <w:rFonts w:ascii="batang;바탕" w:hAnsi="batang;바탕" w:cs="batang;바탕"/>
      <w:sz w:val="24"/>
      <w:szCs w:val="24"/>
    </w:rPr>
  </w:style>
  <w:style w:type="character" w:styleId="af3">
    <w:name w:val="page number"/>
    <w:rPr>
      <w:rFonts w:cs="batang;바탕"/>
    </w:rPr>
  </w:style>
  <w:style w:type="character" w:customStyle="1" w:styleId="af4">
    <w:name w:val="Текст сноски Знак"/>
    <w:qFormat/>
    <w:rPr>
      <w:rFonts w:ascii="batang;바탕" w:hAnsi="batang;바탕" w:cs="batang;바탕"/>
      <w:sz w:val="20"/>
      <w:szCs w:val="20"/>
      <w:lang w:val="en-US"/>
    </w:rPr>
  </w:style>
  <w:style w:type="character" w:customStyle="1" w:styleId="FootnoteCharacters">
    <w:name w:val="Footnote Characters"/>
    <w:qFormat/>
    <w:rPr>
      <w:rFonts w:cs="batang;바탕"/>
      <w:vertAlign w:val="superscript"/>
    </w:rPr>
  </w:style>
  <w:style w:type="character" w:styleId="af5">
    <w:name w:val="Hyperlink"/>
    <w:rPr>
      <w:rFonts w:cs="batang;바탕"/>
      <w:color w:val="0000FF"/>
      <w:u w:val="single"/>
    </w:rPr>
  </w:style>
  <w:style w:type="character" w:customStyle="1" w:styleId="FootnoteTextChar">
    <w:name w:val="Footnote Text Char"/>
    <w:qFormat/>
    <w:rPr>
      <w:rFonts w:ascii="batang;바탕" w:hAnsi="batang;바탕" w:cs="batang;바탕"/>
      <w:sz w:val="20"/>
      <w:lang w:val="en-US"/>
    </w:rPr>
  </w:style>
  <w:style w:type="character" w:styleId="af6">
    <w:name w:val="Emphasis"/>
    <w:qFormat/>
    <w:rPr>
      <w:rFonts w:cs="batang;바탕"/>
      <w:i/>
    </w:rPr>
  </w:style>
  <w:style w:type="character" w:customStyle="1" w:styleId="af7">
    <w:name w:val="Текст выноски Знак"/>
    <w:qFormat/>
    <w:rPr>
      <w:rFonts w:ascii="Calibri Light" w:hAnsi="Calibri Light" w:cs="batang;바탕"/>
      <w:sz w:val="18"/>
      <w:szCs w:val="18"/>
    </w:rPr>
  </w:style>
  <w:style w:type="character" w:customStyle="1" w:styleId="af8">
    <w:name w:val="Верхний колонтитул Знак"/>
    <w:qFormat/>
    <w:rPr>
      <w:rFonts w:ascii="batang;바탕" w:hAnsi="batang;바탕" w:cs="batang;바탕"/>
      <w:sz w:val="24"/>
      <w:szCs w:val="24"/>
    </w:rPr>
  </w:style>
  <w:style w:type="character" w:customStyle="1" w:styleId="111">
    <w:name w:val="Текст примечания Знак11"/>
    <w:qFormat/>
    <w:rPr>
      <w:rFonts w:cs="batang;바탕"/>
      <w:sz w:val="20"/>
      <w:szCs w:val="20"/>
    </w:rPr>
  </w:style>
  <w:style w:type="character" w:customStyle="1" w:styleId="af9">
    <w:name w:val="Текст примечания Знак"/>
    <w:qFormat/>
    <w:rPr>
      <w:rFonts w:cs="batang;바탕"/>
      <w:sz w:val="20"/>
      <w:szCs w:val="20"/>
    </w:rPr>
  </w:style>
  <w:style w:type="character" w:customStyle="1" w:styleId="17">
    <w:name w:val="Текст примечания Знак1"/>
    <w:qFormat/>
    <w:rPr>
      <w:rFonts w:cs="batang;바탕"/>
      <w:sz w:val="20"/>
      <w:szCs w:val="20"/>
    </w:rPr>
  </w:style>
  <w:style w:type="character" w:customStyle="1" w:styleId="112">
    <w:name w:val="Тема примечания Знак11"/>
    <w:qFormat/>
    <w:rPr>
      <w:rFonts w:cs="batang;바탕"/>
      <w:b/>
      <w:bCs/>
      <w:sz w:val="20"/>
      <w:szCs w:val="20"/>
    </w:rPr>
  </w:style>
  <w:style w:type="character" w:customStyle="1" w:styleId="afa">
    <w:name w:val="Тема примечания Знак"/>
    <w:qFormat/>
    <w:rPr>
      <w:rFonts w:ascii="batang;바탕" w:hAnsi="batang;바탕" w:cs="batang;바탕"/>
      <w:b/>
      <w:bCs/>
      <w:sz w:val="20"/>
      <w:szCs w:val="20"/>
    </w:rPr>
  </w:style>
  <w:style w:type="character" w:customStyle="1" w:styleId="18">
    <w:name w:val="Тема примечания Знак1"/>
    <w:qFormat/>
    <w:rPr>
      <w:rFonts w:cs="batang;바탕"/>
      <w:b/>
      <w:bCs/>
      <w:sz w:val="20"/>
      <w:szCs w:val="20"/>
    </w:rPr>
  </w:style>
  <w:style w:type="character" w:customStyle="1" w:styleId="25">
    <w:name w:val="Основной текст с отступом 2 Знак"/>
    <w:qFormat/>
    <w:rPr>
      <w:rFonts w:ascii="batang;바탕" w:hAnsi="batang;바탕" w:cs="batang;바탕"/>
      <w:sz w:val="24"/>
      <w:szCs w:val="24"/>
    </w:rPr>
  </w:style>
  <w:style w:type="character" w:customStyle="1" w:styleId="apple-converted-space">
    <w:name w:val="apple-converted-space"/>
    <w:qFormat/>
  </w:style>
  <w:style w:type="character" w:customStyle="1" w:styleId="afb">
    <w:name w:val="Цветовое выделение"/>
    <w:qFormat/>
    <w:rPr>
      <w:b/>
      <w:color w:val="26282F"/>
    </w:rPr>
  </w:style>
  <w:style w:type="character" w:customStyle="1" w:styleId="afc">
    <w:name w:val="Гипертекстовая ссылка"/>
    <w:qFormat/>
    <w:rPr>
      <w:b/>
      <w:color w:val="106BBE"/>
    </w:rPr>
  </w:style>
  <w:style w:type="character" w:customStyle="1" w:styleId="afd">
    <w:name w:val="Активная гипертекстовая ссылка"/>
    <w:qFormat/>
    <w:rPr>
      <w:b/>
      <w:color w:val="106BBE"/>
      <w:u w:val="single"/>
    </w:rPr>
  </w:style>
  <w:style w:type="character" w:customStyle="1" w:styleId="afe">
    <w:name w:val="Выделение для Базового Поиска"/>
    <w:qFormat/>
    <w:rPr>
      <w:b/>
      <w:color w:val="0058A9"/>
    </w:rPr>
  </w:style>
  <w:style w:type="character" w:customStyle="1" w:styleId="aff">
    <w:name w:val="Выделение для Базового Поиска (курсив)"/>
    <w:qFormat/>
    <w:rPr>
      <w:b/>
      <w:i/>
      <w:color w:val="0058A9"/>
    </w:rPr>
  </w:style>
  <w:style w:type="character" w:customStyle="1" w:styleId="aff0">
    <w:name w:val="Заголовок своего сообщения"/>
    <w:qFormat/>
    <w:rPr>
      <w:b/>
      <w:color w:val="26282F"/>
    </w:rPr>
  </w:style>
  <w:style w:type="character" w:customStyle="1" w:styleId="aff1">
    <w:name w:val="Заголовок чужого сообщения"/>
    <w:qFormat/>
    <w:rPr>
      <w:b/>
      <w:color w:val="FF0000"/>
    </w:rPr>
  </w:style>
  <w:style w:type="character" w:customStyle="1" w:styleId="aff2">
    <w:name w:val="Найденные слова"/>
    <w:qFormat/>
    <w:rPr>
      <w:b/>
      <w:color w:val="26282F"/>
      <w:shd w:val="clear" w:color="auto" w:fill="FFF580"/>
    </w:rPr>
  </w:style>
  <w:style w:type="character" w:customStyle="1" w:styleId="aff3">
    <w:name w:val="Не вступил в силу"/>
    <w:qFormat/>
    <w:rPr>
      <w:b/>
      <w:color w:val="000000"/>
      <w:shd w:val="clear" w:color="auto" w:fill="D8EDE8"/>
    </w:rPr>
  </w:style>
  <w:style w:type="character" w:customStyle="1" w:styleId="aff4">
    <w:name w:val="Опечатки"/>
    <w:qFormat/>
    <w:rPr>
      <w:color w:val="FF0000"/>
    </w:rPr>
  </w:style>
  <w:style w:type="character" w:customStyle="1" w:styleId="aff5">
    <w:name w:val="Продолжение ссылки"/>
    <w:qFormat/>
  </w:style>
  <w:style w:type="character" w:customStyle="1" w:styleId="aff6">
    <w:name w:val="Сравнение редакций"/>
    <w:qFormat/>
    <w:rPr>
      <w:b/>
      <w:color w:val="26282F"/>
    </w:rPr>
  </w:style>
  <w:style w:type="character" w:customStyle="1" w:styleId="aff7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8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9">
    <w:name w:val="Ссылка на утративший силу документ"/>
    <w:qFormat/>
    <w:rPr>
      <w:b/>
      <w:color w:val="749232"/>
    </w:rPr>
  </w:style>
  <w:style w:type="character" w:customStyle="1" w:styleId="affa">
    <w:name w:val="Утратил силу"/>
    <w:qFormat/>
    <w:rPr>
      <w:b/>
      <w:strike/>
      <w:color w:val="666600"/>
    </w:rPr>
  </w:style>
  <w:style w:type="character" w:styleId="affb">
    <w:name w:val="annotation reference"/>
    <w:qFormat/>
    <w:rPr>
      <w:rFonts w:cs="batang;바탕"/>
      <w:sz w:val="16"/>
    </w:rPr>
  </w:style>
  <w:style w:type="character" w:customStyle="1" w:styleId="affc">
    <w:name w:val="Текст концевой сноски Знак"/>
    <w:qFormat/>
    <w:rPr>
      <w:rFonts w:cs="batang;바탕"/>
      <w:sz w:val="20"/>
      <w:szCs w:val="20"/>
    </w:rPr>
  </w:style>
  <w:style w:type="character" w:customStyle="1" w:styleId="EndnoteCharacters">
    <w:name w:val="Endnote Characters"/>
    <w:qFormat/>
    <w:rPr>
      <w:rFonts w:cs="batang;바탕"/>
      <w:vertAlign w:val="superscript"/>
    </w:rPr>
  </w:style>
  <w:style w:type="character" w:customStyle="1" w:styleId="affd">
    <w:name w:val="Абзац списка Знак"/>
    <w:qFormat/>
    <w:rPr>
      <w:rFonts w:ascii="batang;바탕" w:hAnsi="batang;바탕" w:cs="batang;바탕"/>
      <w:sz w:val="24"/>
      <w:szCs w:val="24"/>
    </w:rPr>
  </w:style>
  <w:style w:type="character" w:customStyle="1" w:styleId="affe">
    <w:name w:val="Обычный (Интернет) Знак"/>
    <w:qFormat/>
    <w:rPr>
      <w:rFonts w:ascii="batang;바탕" w:hAnsi="batang;바탕" w:cs="batang;바탕"/>
      <w:sz w:val="24"/>
      <w:szCs w:val="24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styleId="afff">
    <w:name w:val="FollowedHyperlink"/>
    <w:rPr>
      <w:color w:val="0000FF"/>
      <w:u w:val="single"/>
    </w:rPr>
  </w:style>
  <w:style w:type="character" w:styleId="afff0">
    <w:name w:val="Subtle Emphasis"/>
    <w:qFormat/>
    <w:rPr>
      <w:i/>
      <w:iCs/>
      <w:color w:val="404040"/>
    </w:rPr>
  </w:style>
  <w:style w:type="character" w:customStyle="1" w:styleId="afff1">
    <w:name w:val="Подзаголовок Знак"/>
    <w:qFormat/>
    <w:rPr>
      <w:rFonts w:ascii="Cambria Math" w:eastAsia="batang;바탕" w:hAnsi="Cambria Math" w:cs="batang;바탕"/>
      <w:sz w:val="24"/>
      <w:szCs w:val="24"/>
    </w:rPr>
  </w:style>
  <w:style w:type="character" w:customStyle="1" w:styleId="19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f2">
    <w:name w:val="Заголовок Знак"/>
    <w:qFormat/>
    <w:rPr>
      <w:rFonts w:ascii="batang;바탕" w:hAnsi="batang;바탕" w:cs="batang;바탕"/>
      <w:sz w:val="24"/>
      <w:szCs w:val="24"/>
    </w:rPr>
  </w:style>
  <w:style w:type="character" w:customStyle="1" w:styleId="26">
    <w:name w:val="Основной текст (2)_"/>
    <w:qFormat/>
    <w:rPr>
      <w:sz w:val="18"/>
      <w:szCs w:val="18"/>
      <w:shd w:val="clear" w:color="auto" w:fill="FFFFFF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a"/>
    <w:next w:val="a"/>
    <w:qFormat/>
    <w:pPr>
      <w:spacing w:after="120"/>
      <w:ind w:firstLine="709"/>
      <w:outlineLvl w:val="0"/>
    </w:pPr>
    <w:rPr>
      <w:rFonts w:ascii="batang;바탕" w:hAnsi="batang;바탕" w:cs="Times New Roman"/>
      <w:sz w:val="24"/>
      <w:szCs w:val="24"/>
      <w:lang w:val="en-US"/>
    </w:rPr>
  </w:style>
  <w:style w:type="paragraph" w:styleId="afff3">
    <w:name w:val="Body Text"/>
    <w:basedOn w:val="a"/>
    <w:pPr>
      <w:spacing w:after="0" w:line="240" w:lineRule="auto"/>
    </w:pPr>
    <w:rPr>
      <w:rFonts w:ascii="batang;바탕" w:hAnsi="batang;바탕" w:cs="Times New Roman"/>
      <w:sz w:val="24"/>
      <w:szCs w:val="24"/>
      <w:lang w:val="en-US"/>
    </w:rPr>
  </w:style>
  <w:style w:type="paragraph" w:styleId="afff4">
    <w:name w:val="List"/>
    <w:basedOn w:val="afff3"/>
  </w:style>
  <w:style w:type="paragraph" w:styleId="afff5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27">
    <w:name w:val="Body Text 2"/>
    <w:basedOn w:val="a"/>
    <w:qFormat/>
    <w:pPr>
      <w:spacing w:after="0" w:line="240" w:lineRule="auto"/>
      <w:ind w:right="-57"/>
      <w:jc w:val="both"/>
    </w:pPr>
    <w:rPr>
      <w:rFonts w:ascii="batang;바탕" w:hAnsi="batang;바탕" w:cs="Times New Roman"/>
      <w:sz w:val="24"/>
      <w:szCs w:val="24"/>
      <w:lang w:val="en-US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a">
    <w:name w:val="footer"/>
    <w:basedOn w:val="a"/>
    <w:link w:val="14"/>
    <w:pPr>
      <w:tabs>
        <w:tab w:val="center" w:pos="4677"/>
        <w:tab w:val="right" w:pos="9355"/>
      </w:tabs>
      <w:spacing w:before="120" w:after="120" w:line="240" w:lineRule="auto"/>
    </w:pPr>
    <w:rPr>
      <w:rFonts w:ascii="batang;바탕" w:hAnsi="batang;바탕" w:cs="Times New Roman"/>
      <w:sz w:val="24"/>
      <w:szCs w:val="24"/>
      <w:lang w:val="en-US"/>
    </w:rPr>
  </w:style>
  <w:style w:type="paragraph" w:customStyle="1" w:styleId="1a">
    <w:name w:val="Обычный (Интернет)1"/>
    <w:basedOn w:val="a"/>
    <w:qFormat/>
    <w:pPr>
      <w:widowControl w:val="0"/>
      <w:spacing w:after="0" w:line="240" w:lineRule="auto"/>
    </w:pPr>
    <w:rPr>
      <w:rFonts w:ascii="batang;바탕" w:hAnsi="batang;바탕" w:cs="Times New Roman"/>
      <w:sz w:val="24"/>
      <w:szCs w:val="24"/>
      <w:lang w:val="en-US"/>
    </w:rPr>
  </w:style>
  <w:style w:type="paragraph" w:styleId="afff6">
    <w:name w:val="footnote text"/>
    <w:basedOn w:val="a"/>
    <w:pPr>
      <w:spacing w:after="0" w:line="240" w:lineRule="auto"/>
    </w:pPr>
    <w:rPr>
      <w:rFonts w:ascii="batang;바탕" w:hAnsi="batang;바탕" w:cs="Times New Roman"/>
      <w:sz w:val="20"/>
      <w:szCs w:val="20"/>
      <w:lang w:val="en-US"/>
    </w:rPr>
  </w:style>
  <w:style w:type="paragraph" w:styleId="28">
    <w:name w:val="List 2"/>
    <w:basedOn w:val="a"/>
    <w:qFormat/>
    <w:pPr>
      <w:spacing w:before="120" w:after="120" w:line="240" w:lineRule="auto"/>
      <w:ind w:left="720" w:hanging="360"/>
      <w:jc w:val="both"/>
    </w:pPr>
    <w:rPr>
      <w:rFonts w:ascii="Verdana" w:eastAsia="Courier New" w:hAnsi="Verdana" w:cs="Verdana"/>
      <w:sz w:val="20"/>
      <w:szCs w:val="24"/>
      <w:lang w:eastAsia="ko-KR"/>
    </w:rPr>
  </w:style>
  <w:style w:type="paragraph" w:styleId="1b">
    <w:name w:val="toc 1"/>
    <w:basedOn w:val="a"/>
    <w:next w:val="a"/>
    <w:pPr>
      <w:spacing w:before="240" w:after="120" w:line="240" w:lineRule="auto"/>
    </w:pPr>
    <w:rPr>
      <w:rFonts w:cs="Segoe UI"/>
      <w:b/>
      <w:bCs/>
      <w:sz w:val="20"/>
      <w:szCs w:val="20"/>
    </w:rPr>
  </w:style>
  <w:style w:type="paragraph" w:styleId="29">
    <w:name w:val="toc 2"/>
    <w:basedOn w:val="a"/>
    <w:next w:val="a"/>
    <w:pPr>
      <w:tabs>
        <w:tab w:val="right" w:leader="dot" w:pos="9344"/>
      </w:tabs>
      <w:spacing w:before="120" w:after="0" w:line="240" w:lineRule="auto"/>
      <w:ind w:left="240"/>
    </w:pPr>
    <w:rPr>
      <w:rFonts w:ascii="batang;바탕" w:hAnsi="batang;바탕" w:cs="Segoe UI"/>
      <w:i/>
      <w:iCs/>
      <w:sz w:val="20"/>
      <w:szCs w:val="20"/>
      <w:lang w:val="en-US" w:eastAsia="en-US"/>
    </w:rPr>
  </w:style>
  <w:style w:type="paragraph" w:styleId="32">
    <w:name w:val="toc 3"/>
    <w:basedOn w:val="a"/>
    <w:next w:val="a"/>
    <w:pPr>
      <w:spacing w:after="0" w:line="240" w:lineRule="auto"/>
      <w:ind w:left="480"/>
    </w:pPr>
    <w:rPr>
      <w:rFonts w:ascii="batang;바탕" w:hAnsi="batang;바탕"/>
      <w:sz w:val="28"/>
      <w:szCs w:val="28"/>
    </w:rPr>
  </w:style>
  <w:style w:type="paragraph" w:styleId="afff7">
    <w:name w:val="Balloon Text"/>
    <w:basedOn w:val="a"/>
    <w:qFormat/>
    <w:pPr>
      <w:spacing w:after="0" w:line="240" w:lineRule="auto"/>
    </w:pPr>
    <w:rPr>
      <w:rFonts w:ascii="Calibri Light" w:hAnsi="Calibri Light" w:cs="Times New Roman"/>
      <w:sz w:val="18"/>
      <w:szCs w:val="18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Verdana" w:eastAsia="batang;바탕" w:hAnsi="Verdana" w:cs="Verdana"/>
      <w:sz w:val="20"/>
      <w:szCs w:val="20"/>
      <w:lang w:val="ru-RU" w:bidi="ar-SA"/>
    </w:rPr>
  </w:style>
  <w:style w:type="paragraph" w:styleId="a9">
    <w:name w:val="header"/>
    <w:basedOn w:val="a"/>
    <w:link w:val="13"/>
    <w:pPr>
      <w:tabs>
        <w:tab w:val="center" w:pos="4677"/>
        <w:tab w:val="right" w:pos="9355"/>
      </w:tabs>
      <w:spacing w:after="0" w:line="240" w:lineRule="auto"/>
    </w:pPr>
    <w:rPr>
      <w:rFonts w:ascii="batang;바탕" w:hAnsi="batang;바탕" w:cs="Times New Roman"/>
      <w:sz w:val="24"/>
      <w:szCs w:val="24"/>
      <w:lang w:val="en-US"/>
    </w:rPr>
  </w:style>
  <w:style w:type="paragraph" w:styleId="afff8">
    <w:name w:val="annotation text"/>
    <w:basedOn w:val="a"/>
    <w:qFormat/>
    <w:pPr>
      <w:spacing w:after="0" w:line="240" w:lineRule="auto"/>
    </w:pPr>
    <w:rPr>
      <w:rFonts w:cs="Times New Roman"/>
      <w:sz w:val="20"/>
      <w:szCs w:val="20"/>
      <w:lang w:val="en-US"/>
    </w:rPr>
  </w:style>
  <w:style w:type="paragraph" w:styleId="afff9">
    <w:name w:val="annotation subject"/>
    <w:basedOn w:val="afff8"/>
    <w:next w:val="afff8"/>
    <w:qFormat/>
    <w:rPr>
      <w:rFonts w:ascii="batang;바탕" w:hAnsi="batang;바탕" w:cs="batang;바탕"/>
      <w:b/>
      <w:bCs/>
    </w:rPr>
  </w:style>
  <w:style w:type="paragraph" w:styleId="2a">
    <w:name w:val="Body Text Indent 2"/>
    <w:basedOn w:val="a"/>
    <w:qFormat/>
    <w:pPr>
      <w:spacing w:after="120" w:line="480" w:lineRule="auto"/>
      <w:ind w:left="283"/>
    </w:pPr>
    <w:rPr>
      <w:rFonts w:ascii="batang;바탕" w:hAnsi="batang;바탕" w:cs="Times New Roman"/>
      <w:sz w:val="24"/>
      <w:szCs w:val="24"/>
      <w:lang w:val="en-US"/>
    </w:rPr>
  </w:style>
  <w:style w:type="paragraph" w:customStyle="1" w:styleId="afffa">
    <w:name w:val="Внимание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batang;바탕" w:hAnsi="batang;바탕"/>
      <w:sz w:val="24"/>
      <w:szCs w:val="24"/>
      <w:shd w:val="clear" w:color="auto" w:fill="F5F3DA"/>
    </w:rPr>
  </w:style>
  <w:style w:type="paragraph" w:customStyle="1" w:styleId="afffb">
    <w:name w:val="Внимание: криминал!!"/>
    <w:basedOn w:val="afffa"/>
    <w:next w:val="a"/>
    <w:qFormat/>
  </w:style>
  <w:style w:type="paragraph" w:customStyle="1" w:styleId="afffc">
    <w:name w:val="Внимание: недобросовестность!"/>
    <w:basedOn w:val="afffa"/>
    <w:next w:val="a"/>
    <w:qFormat/>
  </w:style>
  <w:style w:type="paragraph" w:customStyle="1" w:styleId="afffd">
    <w:name w:val="Дочерний элемент списка"/>
    <w:basedOn w:val="a"/>
    <w:next w:val="a"/>
    <w:qFormat/>
    <w:pPr>
      <w:widowControl w:val="0"/>
      <w:spacing w:after="0" w:line="360" w:lineRule="auto"/>
      <w:jc w:val="both"/>
    </w:pPr>
    <w:rPr>
      <w:rFonts w:ascii="batang;바탕" w:hAnsi="batang;바탕"/>
      <w:color w:val="868381"/>
      <w:sz w:val="20"/>
      <w:szCs w:val="20"/>
    </w:rPr>
  </w:style>
  <w:style w:type="paragraph" w:customStyle="1" w:styleId="afffe">
    <w:name w:val="Основное меню (преемственное)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Symbol" w:hAnsi="Symbol" w:cs="Symbol"/>
    </w:rPr>
  </w:style>
  <w:style w:type="paragraph" w:customStyle="1" w:styleId="1c">
    <w:name w:val="Заголовок1"/>
    <w:basedOn w:val="afffe"/>
    <w:next w:val="a"/>
    <w:qFormat/>
    <w:rPr>
      <w:b/>
      <w:bCs/>
      <w:color w:val="0058A9"/>
      <w:shd w:val="clear" w:color="auto" w:fill="ECE9D8"/>
    </w:rPr>
  </w:style>
  <w:style w:type="paragraph" w:customStyle="1" w:styleId="affff">
    <w:name w:val="Заголовок группы контролов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batang;바탕" w:hAnsi="batang;바탕"/>
      <w:b/>
      <w:bCs/>
      <w:color w:val="000000"/>
      <w:sz w:val="24"/>
      <w:szCs w:val="24"/>
    </w:rPr>
  </w:style>
  <w:style w:type="paragraph" w:customStyle="1" w:styleId="affff0">
    <w:name w:val="Заголовок для информации об изменениях"/>
    <w:basedOn w:val="1"/>
    <w:next w:val="a"/>
    <w:qFormat/>
    <w:pPr>
      <w:keepLines/>
      <w:numPr>
        <w:numId w:val="0"/>
      </w:numPr>
      <w:spacing w:before="0" w:after="240" w:line="360" w:lineRule="auto"/>
      <w:ind w:firstLine="709"/>
      <w:jc w:val="center"/>
    </w:pPr>
    <w:rPr>
      <w:rFonts w:cs="batang;바탕"/>
      <w:sz w:val="18"/>
      <w:szCs w:val="18"/>
      <w:shd w:val="clear" w:color="auto" w:fill="FFFFFF"/>
    </w:rPr>
  </w:style>
  <w:style w:type="paragraph" w:customStyle="1" w:styleId="affff1">
    <w:name w:val="Заголовок распахивающейся части диалога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batang;바탕" w:hAnsi="batang;바탕"/>
      <w:i/>
      <w:iCs/>
      <w:color w:val="000080"/>
    </w:rPr>
  </w:style>
  <w:style w:type="paragraph" w:customStyle="1" w:styleId="affff2">
    <w:name w:val="Заголовок статьи"/>
    <w:basedOn w:val="a"/>
    <w:next w:val="a"/>
    <w:qFormat/>
    <w:pPr>
      <w:widowControl w:val="0"/>
      <w:spacing w:after="0" w:line="360" w:lineRule="auto"/>
      <w:ind w:left="1612" w:hanging="892"/>
      <w:jc w:val="both"/>
    </w:pPr>
    <w:rPr>
      <w:rFonts w:ascii="batang;바탕" w:hAnsi="batang;바탕"/>
      <w:sz w:val="24"/>
      <w:szCs w:val="24"/>
    </w:rPr>
  </w:style>
  <w:style w:type="paragraph" w:customStyle="1" w:styleId="affff3">
    <w:name w:val="Заголовок ЭР (левое окно)"/>
    <w:basedOn w:val="a"/>
    <w:next w:val="a"/>
    <w:qFormat/>
    <w:pPr>
      <w:widowControl w:val="0"/>
      <w:spacing w:before="300" w:after="250" w:line="360" w:lineRule="auto"/>
      <w:jc w:val="center"/>
    </w:pPr>
    <w:rPr>
      <w:rFonts w:ascii="batang;바탕" w:hAnsi="batang;바탕"/>
      <w:b/>
      <w:bCs/>
      <w:color w:val="26282F"/>
      <w:sz w:val="26"/>
      <w:szCs w:val="26"/>
    </w:rPr>
  </w:style>
  <w:style w:type="paragraph" w:customStyle="1" w:styleId="affff4">
    <w:name w:val="Заголовок ЭР (правое окно)"/>
    <w:basedOn w:val="affff3"/>
    <w:next w:val="a"/>
    <w:qFormat/>
    <w:pPr>
      <w:spacing w:after="0"/>
      <w:jc w:val="left"/>
    </w:pPr>
  </w:style>
  <w:style w:type="paragraph" w:customStyle="1" w:styleId="affff5">
    <w:name w:val="Интерактивный заголовок"/>
    <w:basedOn w:val="1c"/>
    <w:next w:val="a"/>
    <w:qFormat/>
    <w:rPr>
      <w:u w:val="single"/>
    </w:rPr>
  </w:style>
  <w:style w:type="paragraph" w:customStyle="1" w:styleId="affff6">
    <w:name w:val="Текст информации об изменениях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batang;바탕" w:hAnsi="batang;바탕"/>
      <w:color w:val="353842"/>
      <w:sz w:val="18"/>
      <w:szCs w:val="18"/>
    </w:rPr>
  </w:style>
  <w:style w:type="paragraph" w:customStyle="1" w:styleId="affff7">
    <w:name w:val="Информация об изменениях"/>
    <w:basedOn w:val="affff6"/>
    <w:next w:val="a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8">
    <w:name w:val="Текст (справка)"/>
    <w:basedOn w:val="a"/>
    <w:next w:val="a"/>
    <w:qFormat/>
    <w:pPr>
      <w:widowControl w:val="0"/>
      <w:spacing w:after="0" w:line="360" w:lineRule="auto"/>
      <w:ind w:left="170" w:right="170"/>
    </w:pPr>
    <w:rPr>
      <w:rFonts w:ascii="batang;바탕" w:hAnsi="batang;바탕"/>
      <w:sz w:val="24"/>
      <w:szCs w:val="24"/>
    </w:rPr>
  </w:style>
  <w:style w:type="paragraph" w:customStyle="1" w:styleId="affff9">
    <w:name w:val="Комментарий"/>
    <w:basedOn w:val="affff8"/>
    <w:next w:val="a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a">
    <w:name w:val="Информация об изменениях документа"/>
    <w:basedOn w:val="affff9"/>
    <w:next w:val="a"/>
    <w:qFormat/>
    <w:rPr>
      <w:i/>
      <w:iCs/>
    </w:rPr>
  </w:style>
  <w:style w:type="paragraph" w:customStyle="1" w:styleId="affffb">
    <w:name w:val="Текст (лев. подпись)"/>
    <w:basedOn w:val="a"/>
    <w:next w:val="a"/>
    <w:qFormat/>
    <w:pPr>
      <w:widowControl w:val="0"/>
      <w:spacing w:after="0" w:line="360" w:lineRule="auto"/>
    </w:pPr>
    <w:rPr>
      <w:rFonts w:ascii="batang;바탕" w:hAnsi="batang;바탕"/>
      <w:sz w:val="24"/>
      <w:szCs w:val="24"/>
    </w:rPr>
  </w:style>
  <w:style w:type="paragraph" w:customStyle="1" w:styleId="affffc">
    <w:name w:val="Колонтитул (левый)"/>
    <w:basedOn w:val="affffb"/>
    <w:next w:val="a"/>
    <w:qFormat/>
    <w:rPr>
      <w:sz w:val="14"/>
      <w:szCs w:val="14"/>
    </w:rPr>
  </w:style>
  <w:style w:type="paragraph" w:customStyle="1" w:styleId="affffd">
    <w:name w:val="Текст (прав. подпись)"/>
    <w:basedOn w:val="a"/>
    <w:next w:val="a"/>
    <w:qFormat/>
    <w:pPr>
      <w:widowControl w:val="0"/>
      <w:spacing w:after="0" w:line="360" w:lineRule="auto"/>
      <w:jc w:val="right"/>
    </w:pPr>
    <w:rPr>
      <w:rFonts w:ascii="batang;바탕" w:hAnsi="batang;바탕"/>
      <w:sz w:val="24"/>
      <w:szCs w:val="24"/>
    </w:rPr>
  </w:style>
  <w:style w:type="paragraph" w:customStyle="1" w:styleId="affffe">
    <w:name w:val="Колонтитул (правый)"/>
    <w:basedOn w:val="affffd"/>
    <w:next w:val="a"/>
    <w:qFormat/>
    <w:rPr>
      <w:sz w:val="14"/>
      <w:szCs w:val="14"/>
    </w:rPr>
  </w:style>
  <w:style w:type="paragraph" w:customStyle="1" w:styleId="afffff">
    <w:name w:val="Комментарий пользователя"/>
    <w:basedOn w:val="affff9"/>
    <w:next w:val="a"/>
    <w:qFormat/>
    <w:pPr>
      <w:jc w:val="left"/>
    </w:pPr>
    <w:rPr>
      <w:shd w:val="clear" w:color="auto" w:fill="FFDFE0"/>
    </w:rPr>
  </w:style>
  <w:style w:type="paragraph" w:customStyle="1" w:styleId="afffff0">
    <w:name w:val="Куда обратиться?"/>
    <w:basedOn w:val="afffa"/>
    <w:next w:val="a"/>
    <w:qFormat/>
  </w:style>
  <w:style w:type="paragraph" w:customStyle="1" w:styleId="afffff1">
    <w:name w:val="Моноширинный"/>
    <w:basedOn w:val="a"/>
    <w:next w:val="a"/>
    <w:qFormat/>
    <w:pPr>
      <w:widowControl w:val="0"/>
      <w:spacing w:after="0" w:line="360" w:lineRule="auto"/>
    </w:pPr>
    <w:rPr>
      <w:rFonts w:ascii="Wingdings" w:hAnsi="Wingdings" w:cs="Wingdings"/>
      <w:sz w:val="24"/>
      <w:szCs w:val="24"/>
    </w:rPr>
  </w:style>
  <w:style w:type="paragraph" w:customStyle="1" w:styleId="afffff2">
    <w:name w:val="Напишите нам"/>
    <w:basedOn w:val="a"/>
    <w:next w:val="a"/>
    <w:qFormat/>
    <w:pPr>
      <w:widowControl w:val="0"/>
      <w:spacing w:before="90" w:after="90" w:line="360" w:lineRule="auto"/>
      <w:ind w:left="180" w:right="180"/>
      <w:jc w:val="both"/>
    </w:pPr>
    <w:rPr>
      <w:rFonts w:ascii="batang;바탕" w:hAnsi="batang;바탕"/>
      <w:sz w:val="20"/>
      <w:szCs w:val="20"/>
      <w:shd w:val="clear" w:color="auto" w:fill="EFFFAD"/>
    </w:rPr>
  </w:style>
  <w:style w:type="paragraph" w:customStyle="1" w:styleId="afffff3">
    <w:name w:val="Необходимые документы"/>
    <w:basedOn w:val="afffa"/>
    <w:next w:val="a"/>
    <w:qFormat/>
    <w:pPr>
      <w:ind w:firstLine="118"/>
    </w:pPr>
  </w:style>
  <w:style w:type="paragraph" w:customStyle="1" w:styleId="afffff4">
    <w:name w:val="Нормальный (таблица)"/>
    <w:basedOn w:val="a"/>
    <w:next w:val="a"/>
    <w:qFormat/>
    <w:pPr>
      <w:widowControl w:val="0"/>
      <w:spacing w:after="0" w:line="360" w:lineRule="auto"/>
      <w:jc w:val="both"/>
    </w:pPr>
    <w:rPr>
      <w:rFonts w:ascii="batang;바탕" w:hAnsi="batang;바탕"/>
      <w:sz w:val="24"/>
      <w:szCs w:val="24"/>
    </w:rPr>
  </w:style>
  <w:style w:type="paragraph" w:customStyle="1" w:styleId="afffff5">
    <w:name w:val="Таблицы (моноширинный)"/>
    <w:basedOn w:val="a"/>
    <w:next w:val="a"/>
    <w:qFormat/>
    <w:pPr>
      <w:widowControl w:val="0"/>
      <w:spacing w:after="0" w:line="360" w:lineRule="auto"/>
    </w:pPr>
    <w:rPr>
      <w:rFonts w:ascii="Wingdings" w:hAnsi="Wingdings" w:cs="Wingdings"/>
      <w:sz w:val="24"/>
      <w:szCs w:val="24"/>
    </w:rPr>
  </w:style>
  <w:style w:type="paragraph" w:customStyle="1" w:styleId="afffff6">
    <w:name w:val="Оглавление"/>
    <w:basedOn w:val="afffff5"/>
    <w:next w:val="a"/>
    <w:qFormat/>
    <w:pPr>
      <w:ind w:left="140"/>
    </w:pPr>
  </w:style>
  <w:style w:type="paragraph" w:customStyle="1" w:styleId="afffff7">
    <w:name w:val="Переменная часть"/>
    <w:basedOn w:val="afffe"/>
    <w:next w:val="a"/>
    <w:qFormat/>
    <w:rPr>
      <w:sz w:val="18"/>
      <w:szCs w:val="18"/>
    </w:rPr>
  </w:style>
  <w:style w:type="paragraph" w:customStyle="1" w:styleId="afffff8">
    <w:name w:val="Подвал для информации об изменениях"/>
    <w:basedOn w:val="1"/>
    <w:next w:val="a"/>
    <w:qFormat/>
    <w:pPr>
      <w:keepLines/>
      <w:numPr>
        <w:numId w:val="0"/>
      </w:numPr>
      <w:spacing w:before="480" w:after="240" w:line="360" w:lineRule="auto"/>
      <w:ind w:firstLine="709"/>
      <w:jc w:val="center"/>
    </w:pPr>
    <w:rPr>
      <w:rFonts w:cs="batang;바탕"/>
      <w:sz w:val="18"/>
      <w:szCs w:val="18"/>
    </w:rPr>
  </w:style>
  <w:style w:type="paragraph" w:customStyle="1" w:styleId="afffff9">
    <w:name w:val="Подзаголовок для информации об изменениях"/>
    <w:basedOn w:val="affff6"/>
    <w:next w:val="a"/>
    <w:qFormat/>
    <w:rPr>
      <w:b/>
      <w:bCs/>
    </w:rPr>
  </w:style>
  <w:style w:type="paragraph" w:customStyle="1" w:styleId="afffffa">
    <w:name w:val="Подчёркнуный текст"/>
    <w:basedOn w:val="a"/>
    <w:next w:val="a"/>
    <w:qFormat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batang;바탕" w:hAnsi="batang;바탕"/>
      <w:sz w:val="24"/>
      <w:szCs w:val="24"/>
    </w:rPr>
  </w:style>
  <w:style w:type="paragraph" w:customStyle="1" w:styleId="afffffb">
    <w:name w:val="Постоянная часть"/>
    <w:basedOn w:val="afffe"/>
    <w:next w:val="a"/>
    <w:qFormat/>
    <w:rPr>
      <w:sz w:val="20"/>
      <w:szCs w:val="20"/>
    </w:rPr>
  </w:style>
  <w:style w:type="paragraph" w:customStyle="1" w:styleId="afffffc">
    <w:name w:val="Прижатый влево"/>
    <w:basedOn w:val="a"/>
    <w:next w:val="a"/>
    <w:qFormat/>
    <w:pPr>
      <w:widowControl w:val="0"/>
      <w:spacing w:after="0" w:line="360" w:lineRule="auto"/>
    </w:pPr>
    <w:rPr>
      <w:rFonts w:ascii="batang;바탕" w:hAnsi="batang;바탕"/>
      <w:sz w:val="24"/>
      <w:szCs w:val="24"/>
    </w:rPr>
  </w:style>
  <w:style w:type="paragraph" w:customStyle="1" w:styleId="afffffd">
    <w:name w:val="Пример."/>
    <w:basedOn w:val="afffa"/>
    <w:next w:val="a"/>
    <w:qFormat/>
  </w:style>
  <w:style w:type="paragraph" w:customStyle="1" w:styleId="afffffe">
    <w:name w:val="Примечание."/>
    <w:basedOn w:val="afffa"/>
    <w:next w:val="a"/>
    <w:qFormat/>
  </w:style>
  <w:style w:type="paragraph" w:customStyle="1" w:styleId="affffff">
    <w:name w:val="Словарная статья"/>
    <w:basedOn w:val="a"/>
    <w:next w:val="a"/>
    <w:qFormat/>
    <w:pPr>
      <w:widowControl w:val="0"/>
      <w:spacing w:after="0" w:line="360" w:lineRule="auto"/>
      <w:ind w:right="118"/>
      <w:jc w:val="both"/>
    </w:pPr>
    <w:rPr>
      <w:rFonts w:ascii="batang;바탕" w:hAnsi="batang;바탕"/>
      <w:sz w:val="24"/>
      <w:szCs w:val="24"/>
    </w:rPr>
  </w:style>
  <w:style w:type="paragraph" w:customStyle="1" w:styleId="affffff0">
    <w:name w:val="Ссылка на официальную публикацию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batang;바탕" w:hAnsi="batang;바탕"/>
      <w:sz w:val="24"/>
      <w:szCs w:val="24"/>
    </w:rPr>
  </w:style>
  <w:style w:type="paragraph" w:customStyle="1" w:styleId="affffff1">
    <w:name w:val="Текст в таблице"/>
    <w:basedOn w:val="afffff4"/>
    <w:next w:val="a"/>
    <w:qFormat/>
    <w:pPr>
      <w:ind w:firstLine="500"/>
    </w:pPr>
  </w:style>
  <w:style w:type="paragraph" w:customStyle="1" w:styleId="affffff2">
    <w:name w:val="Текст ЭР (см. также)"/>
    <w:basedOn w:val="a"/>
    <w:next w:val="a"/>
    <w:qFormat/>
    <w:pPr>
      <w:widowControl w:val="0"/>
      <w:spacing w:before="200" w:after="0" w:line="360" w:lineRule="auto"/>
    </w:pPr>
    <w:rPr>
      <w:rFonts w:ascii="batang;바탕" w:hAnsi="batang;바탕"/>
      <w:sz w:val="20"/>
      <w:szCs w:val="20"/>
    </w:rPr>
  </w:style>
  <w:style w:type="paragraph" w:customStyle="1" w:styleId="affffff3">
    <w:name w:val="Технический комментарий"/>
    <w:basedOn w:val="a"/>
    <w:next w:val="a"/>
    <w:qFormat/>
    <w:pPr>
      <w:widowControl w:val="0"/>
      <w:spacing w:after="0" w:line="360" w:lineRule="auto"/>
    </w:pPr>
    <w:rPr>
      <w:rFonts w:ascii="batang;바탕" w:hAnsi="batang;바탕"/>
      <w:color w:val="463F31"/>
      <w:sz w:val="24"/>
      <w:szCs w:val="24"/>
      <w:shd w:val="clear" w:color="auto" w:fill="FFFFA6"/>
    </w:rPr>
  </w:style>
  <w:style w:type="paragraph" w:customStyle="1" w:styleId="affffff4">
    <w:name w:val="Формула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batang;바탕" w:hAnsi="batang;바탕"/>
      <w:sz w:val="24"/>
      <w:szCs w:val="24"/>
      <w:shd w:val="clear" w:color="auto" w:fill="F5F3DA"/>
    </w:rPr>
  </w:style>
  <w:style w:type="paragraph" w:customStyle="1" w:styleId="affffff5">
    <w:name w:val="Центрированный (таблица)"/>
    <w:basedOn w:val="afffff4"/>
    <w:next w:val="a"/>
    <w:qFormat/>
    <w:pPr>
      <w:jc w:val="center"/>
    </w:pPr>
  </w:style>
  <w:style w:type="paragraph" w:customStyle="1" w:styleId="-">
    <w:name w:val="ЭР-содержание (правое окно)"/>
    <w:basedOn w:val="a"/>
    <w:next w:val="a"/>
    <w:qFormat/>
    <w:pPr>
      <w:widowControl w:val="0"/>
      <w:spacing w:before="300" w:after="0" w:line="360" w:lineRule="auto"/>
    </w:pPr>
    <w:rPr>
      <w:rFonts w:ascii="batang;바탕" w:hAnsi="batang;바탕"/>
      <w:sz w:val="24"/>
      <w:szCs w:val="24"/>
    </w:rPr>
  </w:style>
  <w:style w:type="paragraph" w:customStyle="1" w:styleId="Default">
    <w:name w:val="Default"/>
    <w:qFormat/>
    <w:rPr>
      <w:rFonts w:ascii="batang;바탕" w:eastAsia="batang;바탕" w:hAnsi="batang;바탕" w:cs="batang;바탕"/>
      <w:color w:val="000000"/>
      <w:lang w:val="ru-RU" w:bidi="ar-SA"/>
    </w:rPr>
  </w:style>
  <w:style w:type="paragraph" w:styleId="42">
    <w:name w:val="toc 4"/>
    <w:basedOn w:val="a"/>
    <w:next w:val="a"/>
    <w:pPr>
      <w:spacing w:after="0" w:line="240" w:lineRule="auto"/>
      <w:ind w:left="720"/>
    </w:pPr>
    <w:rPr>
      <w:rFonts w:cs="Segoe UI"/>
      <w:sz w:val="20"/>
      <w:szCs w:val="20"/>
    </w:rPr>
  </w:style>
  <w:style w:type="paragraph" w:styleId="52">
    <w:name w:val="toc 5"/>
    <w:basedOn w:val="a"/>
    <w:next w:val="a"/>
    <w:pPr>
      <w:spacing w:after="0" w:line="240" w:lineRule="auto"/>
      <w:ind w:left="960"/>
    </w:pPr>
    <w:rPr>
      <w:rFonts w:cs="Segoe UI"/>
      <w:sz w:val="20"/>
      <w:szCs w:val="20"/>
    </w:rPr>
  </w:style>
  <w:style w:type="paragraph" w:styleId="61">
    <w:name w:val="toc 6"/>
    <w:basedOn w:val="a"/>
    <w:next w:val="a"/>
    <w:pPr>
      <w:spacing w:after="0" w:line="240" w:lineRule="auto"/>
      <w:ind w:left="1200"/>
    </w:pPr>
    <w:rPr>
      <w:rFonts w:cs="Segoe UI"/>
      <w:sz w:val="20"/>
      <w:szCs w:val="20"/>
    </w:rPr>
  </w:style>
  <w:style w:type="paragraph" w:styleId="71">
    <w:name w:val="toc 7"/>
    <w:basedOn w:val="a"/>
    <w:next w:val="a"/>
    <w:pPr>
      <w:spacing w:after="0" w:line="240" w:lineRule="auto"/>
      <w:ind w:left="1440"/>
    </w:pPr>
    <w:rPr>
      <w:rFonts w:cs="Segoe UI"/>
      <w:sz w:val="20"/>
      <w:szCs w:val="20"/>
    </w:rPr>
  </w:style>
  <w:style w:type="paragraph" w:styleId="81">
    <w:name w:val="toc 8"/>
    <w:basedOn w:val="a"/>
    <w:next w:val="a"/>
    <w:pPr>
      <w:spacing w:after="0" w:line="240" w:lineRule="auto"/>
      <w:ind w:left="1680"/>
    </w:pPr>
    <w:rPr>
      <w:rFonts w:cs="Segoe UI"/>
      <w:sz w:val="20"/>
      <w:szCs w:val="20"/>
    </w:rPr>
  </w:style>
  <w:style w:type="paragraph" w:styleId="91">
    <w:name w:val="toc 9"/>
    <w:basedOn w:val="a"/>
    <w:next w:val="a"/>
    <w:pPr>
      <w:spacing w:after="0" w:line="240" w:lineRule="auto"/>
      <w:ind w:left="1920"/>
    </w:pPr>
    <w:rPr>
      <w:rFonts w:cs="Segoe UI"/>
      <w:sz w:val="20"/>
      <w:szCs w:val="20"/>
    </w:rPr>
  </w:style>
  <w:style w:type="paragraph" w:customStyle="1" w:styleId="s1">
    <w:name w:val="s_1"/>
    <w:basedOn w:val="a"/>
    <w:qFormat/>
    <w:pPr>
      <w:spacing w:before="280" w:after="280" w:line="240" w:lineRule="auto"/>
    </w:pPr>
    <w:rPr>
      <w:rFonts w:ascii="batang;바탕" w:hAnsi="batang;바탕"/>
      <w:sz w:val="24"/>
      <w:szCs w:val="24"/>
    </w:rPr>
  </w:style>
  <w:style w:type="paragraph" w:styleId="ad">
    <w:name w:val="endnote text"/>
    <w:basedOn w:val="a"/>
    <w:link w:val="15"/>
    <w:pPr>
      <w:spacing w:after="0" w:line="240" w:lineRule="auto"/>
    </w:pPr>
    <w:rPr>
      <w:rFonts w:cs="Times New Roman"/>
      <w:sz w:val="20"/>
      <w:szCs w:val="20"/>
      <w:lang w:val="en-US"/>
    </w:rPr>
  </w:style>
  <w:style w:type="paragraph" w:customStyle="1" w:styleId="TableParagraph">
    <w:name w:val="Table Paragraph"/>
    <w:basedOn w:val="a"/>
    <w:qFormat/>
    <w:pPr>
      <w:widowControl w:val="0"/>
      <w:spacing w:after="0" w:line="240" w:lineRule="auto"/>
      <w:ind w:left="9"/>
    </w:pPr>
    <w:rPr>
      <w:rFonts w:ascii="batang;바탕" w:hAnsi="batang;바탕"/>
    </w:rPr>
  </w:style>
  <w:style w:type="paragraph" w:styleId="a6">
    <w:name w:val="Subtitle"/>
    <w:basedOn w:val="a"/>
    <w:next w:val="a"/>
    <w:link w:val="12"/>
    <w:qFormat/>
    <w:pPr>
      <w:spacing w:after="60"/>
      <w:jc w:val="center"/>
      <w:outlineLvl w:val="1"/>
    </w:pPr>
    <w:rPr>
      <w:rFonts w:ascii="Cambria Math" w:hAnsi="Cambria Math" w:cs="Times New Roman"/>
      <w:sz w:val="24"/>
      <w:szCs w:val="24"/>
      <w:lang w:val="en-US"/>
    </w:rPr>
  </w:style>
  <w:style w:type="paragraph" w:customStyle="1" w:styleId="120">
    <w:name w:val="таблСлева12"/>
    <w:basedOn w:val="a"/>
    <w:qFormat/>
    <w:pPr>
      <w:spacing w:after="0" w:line="240" w:lineRule="auto"/>
    </w:pPr>
    <w:rPr>
      <w:rFonts w:ascii="batang;바탕" w:hAnsi="batang;바탕"/>
      <w:iCs/>
      <w:sz w:val="24"/>
      <w:szCs w:val="28"/>
    </w:rPr>
  </w:style>
  <w:style w:type="paragraph" w:styleId="affffff6">
    <w:name w:val="Revision"/>
    <w:qFormat/>
    <w:rPr>
      <w:rFonts w:ascii="Segoe UI" w:eastAsia="batang;바탕" w:hAnsi="Segoe UI" w:cs="batang;바탕"/>
      <w:sz w:val="22"/>
      <w:szCs w:val="22"/>
      <w:lang w:val="ru-RU" w:bidi="ar-SA"/>
    </w:rPr>
  </w:style>
  <w:style w:type="paragraph" w:customStyle="1" w:styleId="211">
    <w:name w:val="Основной текст с отступом 21"/>
    <w:basedOn w:val="a"/>
    <w:qFormat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b">
    <w:name w:val="Основной текст (2)"/>
    <w:basedOn w:val="a"/>
    <w:qFormat/>
    <w:pPr>
      <w:widowControl w:val="0"/>
      <w:shd w:val="clear" w:color="auto" w:fill="FFFFFF"/>
      <w:spacing w:before="360" w:after="0" w:line="205" w:lineRule="exact"/>
    </w:pPr>
    <w:rPr>
      <w:rFonts w:cs="Times New Roman"/>
      <w:sz w:val="18"/>
      <w:szCs w:val="18"/>
      <w:lang w:val="en-US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yperlink" Target="http://www.kremlin.ru/" TargetMode="External"/><Relationship Id="rId18" Type="http://schemas.openxmlformats.org/officeDocument/2006/relationships/hyperlink" Target="http://www.vsrf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50724" TargetMode="External"/><Relationship Id="rId17" Type="http://schemas.openxmlformats.org/officeDocument/2006/relationships/hyperlink" Target="http://www.vsrf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ouncil.gov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uma.gov.ru/" TargetMode="External"/><Relationship Id="rId10" Type="http://schemas.openxmlformats.org/officeDocument/2006/relationships/hyperlink" Target="http://www.garant.ru/" TargetMode="External"/><Relationship Id="rId19" Type="http://schemas.openxmlformats.org/officeDocument/2006/relationships/hyperlink" Target="http://www.governme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www.government.ru/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ownloads\RP_OGSE_05_13_02_11_Professionalitet.dotx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A4E46-21C2-4CA4-AF88-0D48BAF3D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RP_OGSE_05_13_02_11_Professionalitet</Template>
  <TotalTime>467</TotalTime>
  <Pages>1</Pages>
  <Words>4702</Words>
  <Characters>26806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Рыскулова Миннибика</cp:lastModifiedBy>
  <cp:revision>36</cp:revision>
  <dcterms:created xsi:type="dcterms:W3CDTF">2023-01-27T07:42:00Z</dcterms:created>
  <dcterms:modified xsi:type="dcterms:W3CDTF">2023-07-27T06:22:00Z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r8>1059261908</vt:r8>
  </property>
</Properties>
</file>